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Look w:val="01E0" w:firstRow="1" w:lastRow="1" w:firstColumn="1" w:lastColumn="1" w:noHBand="0" w:noVBand="0"/>
      </w:tblPr>
      <w:tblGrid>
        <w:gridCol w:w="3956"/>
        <w:gridCol w:w="6784"/>
      </w:tblGrid>
      <w:tr w:rsidR="00956F57" w:rsidRPr="00FB29D3" w14:paraId="2F345F2F" w14:textId="77777777" w:rsidTr="00A94996">
        <w:trPr>
          <w:trHeight w:val="336"/>
        </w:trPr>
        <w:tc>
          <w:tcPr>
            <w:tcW w:w="3956" w:type="dxa"/>
            <w:shd w:val="clear" w:color="auto" w:fill="auto"/>
          </w:tcPr>
          <w:p w14:paraId="5EBFA7EE" w14:textId="77777777" w:rsidR="00956F57" w:rsidRPr="0028332C" w:rsidRDefault="00956F57" w:rsidP="00A94996">
            <w:pPr>
              <w:jc w:val="center"/>
              <w:rPr>
                <w:bCs/>
                <w:color w:val="000000"/>
              </w:rPr>
            </w:pPr>
            <w:bookmarkStart w:id="0" w:name="note"/>
            <w:bookmarkEnd w:id="0"/>
            <w:r w:rsidRPr="0028332C">
              <w:rPr>
                <w:bCs/>
                <w:color w:val="000000"/>
              </w:rPr>
              <w:t>SỞ GD&amp;ĐT BẮC GIANG</w:t>
            </w:r>
          </w:p>
        </w:tc>
        <w:tc>
          <w:tcPr>
            <w:tcW w:w="6784" w:type="dxa"/>
            <w:shd w:val="clear" w:color="auto" w:fill="auto"/>
          </w:tcPr>
          <w:p w14:paraId="799A4ACC" w14:textId="77777777" w:rsidR="00956F57" w:rsidRPr="0028332C" w:rsidRDefault="00956F57" w:rsidP="00A94996">
            <w:pPr>
              <w:jc w:val="center"/>
              <w:rPr>
                <w:b/>
                <w:color w:val="000000"/>
              </w:rPr>
            </w:pPr>
            <w:r w:rsidRPr="0028332C">
              <w:rPr>
                <w:b/>
                <w:color w:val="000000"/>
              </w:rPr>
              <w:t>ĐỀ KIỂM TRA GIỮA HỌC KỲ II</w:t>
            </w:r>
          </w:p>
        </w:tc>
      </w:tr>
      <w:tr w:rsidR="00956F57" w:rsidRPr="00FB29D3" w14:paraId="303EFC03" w14:textId="77777777" w:rsidTr="00A94996">
        <w:trPr>
          <w:trHeight w:val="985"/>
        </w:trPr>
        <w:tc>
          <w:tcPr>
            <w:tcW w:w="3956" w:type="dxa"/>
            <w:shd w:val="clear" w:color="auto" w:fill="auto"/>
          </w:tcPr>
          <w:p w14:paraId="07345748" w14:textId="77777777" w:rsidR="00956F57" w:rsidRPr="0028332C" w:rsidRDefault="00956F57" w:rsidP="00A94996">
            <w:pPr>
              <w:jc w:val="center"/>
              <w:rPr>
                <w:b/>
                <w:color w:val="000000"/>
              </w:rPr>
            </w:pPr>
            <w:r w:rsidRPr="0028332C">
              <w:rPr>
                <w:b/>
                <w:color w:val="000000"/>
              </w:rPr>
              <w:t>TRƯỜNG THPT TÂN YÊN SỐ 1</w:t>
            </w:r>
          </w:p>
          <w:p w14:paraId="7E052A63" w14:textId="77777777" w:rsidR="00956F57" w:rsidRPr="0028332C" w:rsidRDefault="00956F57" w:rsidP="00A94996">
            <w:pPr>
              <w:jc w:val="center"/>
              <w:rPr>
                <w:color w:val="000000"/>
              </w:rPr>
            </w:pPr>
            <w:r w:rsidRPr="0028332C">
              <w:rPr>
                <w:color w:val="000000"/>
              </w:rPr>
              <w:t>ĐỀ THI CHÍNH THỨC</w:t>
            </w:r>
          </w:p>
          <w:p w14:paraId="273811E0" w14:textId="77777777" w:rsidR="00956F57" w:rsidRPr="0028332C" w:rsidRDefault="00956F57" w:rsidP="00A94996">
            <w:pPr>
              <w:jc w:val="center"/>
              <w:rPr>
                <w:i/>
                <w:iCs/>
                <w:color w:val="000000"/>
              </w:rPr>
            </w:pPr>
            <w:r w:rsidRPr="0028332C">
              <w:rPr>
                <w:i/>
                <w:iCs/>
                <w:color w:val="000000"/>
              </w:rPr>
              <w:t xml:space="preserve">(Đề thi có </w:t>
            </w:r>
            <w:r>
              <w:rPr>
                <w:i/>
                <w:iCs/>
                <w:color w:val="000000"/>
              </w:rPr>
              <w:t xml:space="preserve">03 </w:t>
            </w:r>
            <w:r w:rsidRPr="0028332C">
              <w:rPr>
                <w:i/>
                <w:iCs/>
                <w:color w:val="000000"/>
              </w:rPr>
              <w:t>trang)</w:t>
            </w:r>
          </w:p>
        </w:tc>
        <w:tc>
          <w:tcPr>
            <w:tcW w:w="6784" w:type="dxa"/>
            <w:shd w:val="clear" w:color="auto" w:fill="auto"/>
          </w:tcPr>
          <w:p w14:paraId="2D12863C" w14:textId="77777777" w:rsidR="00956F57" w:rsidRPr="0028332C" w:rsidRDefault="00956F57" w:rsidP="00A94996">
            <w:pPr>
              <w:jc w:val="center"/>
              <w:rPr>
                <w:color w:val="000000"/>
              </w:rPr>
            </w:pPr>
            <w:r w:rsidRPr="0028332C">
              <w:rPr>
                <w:color w:val="000000"/>
              </w:rPr>
              <w:t>NĂM HỌC 2023 - 2024</w:t>
            </w:r>
          </w:p>
          <w:p w14:paraId="3AB466B1" w14:textId="77777777" w:rsidR="00956F57" w:rsidRPr="0028332C" w:rsidRDefault="00956F57" w:rsidP="00A94996">
            <w:pPr>
              <w:jc w:val="center"/>
              <w:rPr>
                <w:b/>
                <w:color w:val="000000"/>
              </w:rPr>
            </w:pPr>
            <w:r w:rsidRPr="0028332C">
              <w:rPr>
                <w:b/>
                <w:color w:val="000000"/>
              </w:rPr>
              <w:t xml:space="preserve">MÔN THI: </w:t>
            </w:r>
            <w:r>
              <w:rPr>
                <w:b/>
                <w:color w:val="000000"/>
              </w:rPr>
              <w:t>TOÁN</w:t>
            </w:r>
            <w:r w:rsidRPr="0028332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10</w:t>
            </w:r>
          </w:p>
          <w:p w14:paraId="35D4654D" w14:textId="77777777" w:rsidR="00956F57" w:rsidRPr="0028332C" w:rsidRDefault="00956F57" w:rsidP="00A94996">
            <w:pPr>
              <w:jc w:val="center"/>
              <w:rPr>
                <w:i/>
                <w:color w:val="000000"/>
              </w:rPr>
            </w:pPr>
            <w:r w:rsidRPr="0028332C">
              <w:rPr>
                <w:i/>
                <w:color w:val="000000"/>
              </w:rPr>
              <w:t xml:space="preserve">Thời gian làm bài </w:t>
            </w:r>
            <w:r>
              <w:rPr>
                <w:i/>
                <w:color w:val="000000"/>
              </w:rPr>
              <w:t>90</w:t>
            </w:r>
            <w:r w:rsidRPr="0028332C">
              <w:rPr>
                <w:i/>
                <w:color w:val="000000"/>
              </w:rPr>
              <w:t xml:space="preserve"> phút (không kể thời gian phát đề)</w:t>
            </w:r>
          </w:p>
        </w:tc>
      </w:tr>
    </w:tbl>
    <w:p w14:paraId="7B56CC0A" w14:textId="77777777" w:rsidR="00956F57" w:rsidRPr="0028332C" w:rsidRDefault="00956F57" w:rsidP="00956F57">
      <w:pPr>
        <w:jc w:val="both"/>
        <w:rPr>
          <w:color w:val="000000"/>
        </w:rPr>
      </w:pPr>
      <w:r>
        <w:rPr>
          <w:noProof/>
        </w:rPr>
        <w:pict w14:anchorId="2CC65A18">
          <v:rect id="Rectangle 4" o:spid="_x0000_s1141" style="position:absolute;left:0;text-align:left;margin-left:405.7pt;margin-top:6pt;width:94.1pt;height:24.75pt;z-index: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" filled="f" strokeweight="1pt">
            <v:textbox style="mso-next-textbox:#Rectangle 4">
              <w:txbxContent>
                <w:p w14:paraId="1F3C135D" w14:textId="18134FD8" w:rsidR="00956F57" w:rsidRPr="0028332C" w:rsidRDefault="00956F57" w:rsidP="00956F57">
                  <w:pPr>
                    <w:jc w:val="center"/>
                    <w:rPr>
                      <w:b/>
                      <w:color w:val="000000"/>
                    </w:rPr>
                  </w:pPr>
                  <w:r w:rsidRPr="0028332C">
                    <w:rPr>
                      <w:b/>
                      <w:color w:val="000000"/>
                    </w:rPr>
                    <w:t>Mã đề:</w:t>
                  </w:r>
                  <w:r>
                    <w:rPr>
                      <w:b/>
                      <w:color w:val="000000"/>
                    </w:rPr>
                    <w:t xml:space="preserve"> 10</w:t>
                  </w:r>
                  <w:r>
                    <w:rPr>
                      <w:b/>
                      <w:color w:val="000000"/>
                    </w:rPr>
                    <w:t>2</w:t>
                  </w:r>
                </w:p>
              </w:txbxContent>
            </v:textbox>
          </v:rect>
        </w:pict>
      </w:r>
    </w:p>
    <w:p w14:paraId="4BDE8A60" w14:textId="77777777" w:rsidR="00956F57" w:rsidRPr="0028332C" w:rsidRDefault="00956F57" w:rsidP="00956F57">
      <w:pPr>
        <w:jc w:val="both"/>
        <w:rPr>
          <w:b/>
          <w:color w:val="000000"/>
          <w:szCs w:val="26"/>
        </w:rPr>
      </w:pPr>
    </w:p>
    <w:p w14:paraId="336F70B3" w14:textId="77777777" w:rsidR="00956F57" w:rsidRDefault="00956F57" w:rsidP="00956F57">
      <w:pPr>
        <w:pStyle w:val="Normal0"/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</w:pPr>
      <w:r>
        <w:rPr>
          <w:noProof/>
        </w:rPr>
        <w:pict w14:anchorId="507B24B5">
          <v:line id="Straight Connector 5" o:spid="_x0000_s1142" style="position:absolute;z-index:2;visibility:visible;mso-wrap-style:square;mso-wrap-distance-left:9pt;mso-wrap-distance-top:0;mso-wrap-distance-right:9pt;mso-wrap-distance-bottom:0;mso-position-horizontal-relative:text;mso-position-vertical-relative:text" from="-.8pt,3.9pt" to="500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" strokeweight="1pt">
            <v:stroke joinstyle="miter"/>
          </v:line>
        </w:pict>
      </w:r>
    </w:p>
    <w:p w14:paraId="5543451D" w14:textId="77777777" w:rsidR="00956F57" w:rsidRPr="005C4780" w:rsidRDefault="00956F57" w:rsidP="0019200F">
      <w:pPr>
        <w:pStyle w:val="Normal0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r w:rsidRPr="005C478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PHẦN I</w:t>
      </w:r>
      <w:r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 (</w:t>
      </w:r>
      <w:r w:rsidRPr="00F45AB0">
        <w:rPr>
          <w:rFonts w:ascii="Times New Roman" w:eastAsia="Times New Roman" w:hAnsi="Times New Roman"/>
          <w:b/>
          <w:bCs/>
          <w:i/>
          <w:iCs/>
          <w:color w:val="000000"/>
          <w:kern w:val="2"/>
          <w:sz w:val="24"/>
          <w:szCs w:val="24"/>
          <w:lang w:eastAsia="en-US"/>
        </w:rPr>
        <w:t>3,0 điểm</w:t>
      </w:r>
      <w:r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).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5C478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Câu trắc nghiệm nhiều phương án lựa chọn. 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Thí sinh trả lời từ câu 1 đến câu 12. </w:t>
      </w:r>
      <w:r w:rsidRPr="005C4780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Mỗi câu hỏi thí sinh chỉ chọn một phương án.</w:t>
      </w:r>
    </w:p>
    <w:p w14:paraId="4D8F10B4" w14:textId="77777777" w:rsidR="004F5037" w:rsidRPr="004F5037" w:rsidRDefault="0089602C" w:rsidP="0019200F">
      <w:pPr>
        <w:pStyle w:val="Normal0"/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0F435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504" type="#_x0000_t75" style="width:23.15pt;height:16.3pt" o:ole="">
            <v:imagedata r:id="rId7" o:title=""/>
          </v:shape>
          <o:OLEObject Type="Embed" ProgID="Equation.DSMT4" ShapeID="_x0000_i2504" DrawAspect="Content" ObjectID="_1771967713" r:id="rId8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e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lip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phương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trình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chính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ắ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là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24"/>
          <w:sz w:val="24"/>
        </w:rPr>
        <w:object w:dxaOrig="1160" w:dyaOrig="667" w14:anchorId="25755935">
          <v:shape id="_x0000_i2505" type="#_x0000_t75" style="width:58.25pt;height:33.2pt" o:ole="">
            <v:imagedata r:id="rId9" o:title=""/>
          </v:shape>
          <o:OLEObject Type="Embed" ProgID="Equation.DSMT4" ShapeID="_x0000_i2505" DrawAspect="Content" ObjectID="_1771967714" r:id="rId10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2"/>
          <w:sz w:val="24"/>
        </w:rPr>
        <w:object w:dxaOrig="574" w:dyaOrig="356" w14:anchorId="21EC0EA3">
          <v:shape id="_x0000_i2506" type="#_x0000_t75" style="width:28.8pt;height:17.55pt" o:ole="">
            <v:imagedata r:id="rId11" o:title=""/>
          </v:shape>
          <o:OLEObject Type="Embed" ProgID="Equation.DSMT4" ShapeID="_x0000_i2506" DrawAspect="Content" ObjectID="_1771967715" r:id="rId12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là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hai</w:t>
      </w:r>
    </w:p>
    <w:p w14:paraId="0480B24B" w14:textId="77777777" w:rsidR="004F5037" w:rsidRPr="004F5037" w:rsidRDefault="0089602C" w:rsidP="0019200F">
      <w:pPr>
        <w:pStyle w:val="Normal0"/>
        <w:ind w:firstLine="280"/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</w:pP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tiêu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đi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ủ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a elip đã cho và </w:t>
      </w:r>
      <w:r>
        <w:rPr>
          <w:rFonts w:ascii="Times New Roman" w:hAnsi="Times New Roman"/>
          <w:color w:val="000000"/>
          <w:position w:val="-4"/>
          <w:sz w:val="24"/>
        </w:rPr>
        <w:object w:dxaOrig="323" w:dyaOrig="265" w14:anchorId="77FA4885">
          <v:shape id="_x0000_i2507" type="#_x0000_t75" style="width:16.3pt;height:13.15pt" o:ole="">
            <v:imagedata r:id="rId13" o:title=""/>
          </v:shape>
          <o:OLEObject Type="Embed" ProgID="Equation.DSMT4" ShapeID="_x0000_i2507" DrawAspect="Content" ObjectID="_1771967716" r:id="rId14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là 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 đi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m b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ấ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 k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trên elip đó. Chu vi tam giác </w:t>
      </w:r>
      <w:r>
        <w:rPr>
          <w:rFonts w:ascii="Times New Roman" w:hAnsi="Times New Roman"/>
          <w:color w:val="000000"/>
          <w:position w:val="-12"/>
          <w:sz w:val="24"/>
        </w:rPr>
        <w:object w:dxaOrig="660" w:dyaOrig="356" w14:anchorId="57BD1731">
          <v:shape id="_x0000_i2508" type="#_x0000_t75" style="width:33.2pt;height:17.55pt" o:ole="">
            <v:imagedata r:id="rId15" o:title=""/>
          </v:shape>
          <o:OLEObject Type="Embed" ProgID="Equation.DSMT4" ShapeID="_x0000_i2508" DrawAspect="Content" ObjectID="_1771967717" r:id="rId16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b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ằ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ng</w:t>
      </w:r>
    </w:p>
    <w:p w14:paraId="5844A61C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277" w:dyaOrig="277" w14:anchorId="0C2F9CD4">
          <v:shape id="_x0000_i2509" type="#_x0000_t75" style="width:13.75pt;height:13.75pt" o:ole="">
            <v:imagedata r:id="rId17" o:title=""/>
          </v:shape>
          <o:OLEObject Type="Embed" ProgID="Equation.DSMT4" ShapeID="_x0000_i2509" DrawAspect="Content" ObjectID="_1771967718" r:id="rId18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310" w:dyaOrig="277" w14:anchorId="19A02551">
          <v:shape id="_x0000_i2510" type="#_x0000_t75" style="width:15.65pt;height:13.75pt" o:ole="">
            <v:imagedata r:id="rId19" o:title=""/>
          </v:shape>
          <o:OLEObject Type="Embed" ProgID="Equation.DSMT4" ShapeID="_x0000_i2510" DrawAspect="Content" ObjectID="_1771967719" r:id="rId20"/>
        </w:object>
      </w:r>
      <w:r w:rsidRPr="004F5037">
        <w:rPr>
          <w:color w:val="000000"/>
          <w:kern w:val="2"/>
          <w:szCs w:val="22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266" w:dyaOrig="277" w14:anchorId="2FC46606">
          <v:shape id="_x0000_i2511" type="#_x0000_t75" style="width:13.15pt;height:13.75pt" o:ole="">
            <v:imagedata r:id="rId21" o:title=""/>
          </v:shape>
          <o:OLEObject Type="Embed" ProgID="Equation.DSMT4" ShapeID="_x0000_i2511" DrawAspect="Content" ObjectID="_1771967720" r:id="rId22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277" w:dyaOrig="277" w14:anchorId="1C8AC69A">
          <v:shape id="_x0000_i2512" type="#_x0000_t75" style="width:13.75pt;height:13.75pt" o:ole="">
            <v:imagedata r:id="rId23" o:title=""/>
          </v:shape>
          <o:OLEObject Type="Embed" ProgID="Equation.DSMT4" ShapeID="_x0000_i2512" DrawAspect="Content" ObjectID="_1771967721" r:id="rId24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</w:p>
    <w:p w14:paraId="5CA56938" w14:textId="77777777" w:rsidR="004F5037" w:rsidRPr="004F5037" w:rsidRDefault="0089602C" w:rsidP="0019200F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gi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ấ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bóng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đá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25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tham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gia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v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ớ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ứ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ấ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vòng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tròn,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ứ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hai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thì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ặ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p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nhau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đúng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l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.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ỏ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ấ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bao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nhiêu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ậ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ấ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x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ẩ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y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ra?</w:t>
      </w:r>
    </w:p>
    <w:p w14:paraId="50C27C82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40" w:dyaOrig="277" w14:anchorId="12F1D44B">
          <v:shape id="_x0000_i2513" type="#_x0000_t75" style="width:21.9pt;height:13.75pt" o:ole="">
            <v:imagedata r:id="rId25" o:title=""/>
          </v:shape>
          <o:OLEObject Type="Embed" ProgID="Equation.DSMT4" ShapeID="_x0000_i2513" DrawAspect="Content" ObjectID="_1771967722" r:id="rId26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27" w:dyaOrig="277" w14:anchorId="626A0C9F">
          <v:shape id="_x0000_i2514" type="#_x0000_t75" style="width:21.3pt;height:13.75pt" o:ole="">
            <v:imagedata r:id="rId27" o:title=""/>
          </v:shape>
          <o:OLEObject Type="Embed" ProgID="Equation.DSMT4" ShapeID="_x0000_i2514" DrawAspect="Content" ObjectID="_1771967723" r:id="rId28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27" w:dyaOrig="277" w14:anchorId="197325A0">
          <v:shape id="_x0000_i2515" type="#_x0000_t75" style="width:21.3pt;height:13.75pt" o:ole="">
            <v:imagedata r:id="rId29" o:title=""/>
          </v:shape>
          <o:OLEObject Type="Embed" ProgID="Equation.DSMT4" ShapeID="_x0000_i2515" DrawAspect="Content" ObjectID="_1771967724" r:id="rId30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03" w:dyaOrig="277" w14:anchorId="71773A3F">
          <v:shape id="_x0000_i2516" type="#_x0000_t75" style="width:20.05pt;height:13.75pt" o:ole="">
            <v:imagedata r:id="rId31" o:title=""/>
          </v:shape>
          <o:OLEObject Type="Embed" ProgID="Equation.DSMT4" ShapeID="_x0000_i2516" DrawAspect="Content" ObjectID="_1771967725" r:id="rId32"/>
        </w:object>
      </w:r>
      <w:r w:rsidRPr="004F5037">
        <w:rPr>
          <w:bCs/>
          <w:color w:val="000000"/>
          <w:kern w:val="2"/>
          <w:szCs w:val="22"/>
          <w:lang w:val="vi-VN"/>
        </w:rPr>
        <w:t>.</w:t>
      </w:r>
    </w:p>
    <w:p w14:paraId="502F6809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06027BE6">
          <v:shape id="_x0000_i2517" type="#_x0000_t75" style="width:23.15pt;height:16.3pt" o:ole="">
            <v:imagedata r:id="rId33" o:title=""/>
          </v:shape>
          <o:OLEObject Type="Embed" ProgID="Equation.DSMT4" ShapeID="_x0000_i2517" DrawAspect="Content" ObjectID="_1771967726" r:id="rId34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eastAsia="en-US"/>
        </w:rPr>
        <w:t>p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hương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trình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ờ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tròn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424" w:dyaOrig="404" w14:anchorId="2857E785">
          <v:shape id="_x0000_i2518" type="#_x0000_t75" style="width:21.3pt;height:20.05pt" o:ole="">
            <v:imagedata r:id="rId35" o:title=""/>
          </v:shape>
          <o:OLEObject Type="Embed" ProgID="Equation.DSMT4" ShapeID="_x0000_i2518" DrawAspect="Content" ObjectID="_1771967727" r:id="rId36"/>
        </w:objec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tâm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820" w:dyaOrig="404" w14:anchorId="4F599F4C">
          <v:shape id="_x0000_i2519" type="#_x0000_t75" style="width:40.7pt;height:20.05pt" o:ole="">
            <v:imagedata r:id="rId37" o:title=""/>
          </v:shape>
          <o:OLEObject Type="Embed" ProgID="Equation.DSMT4" ShapeID="_x0000_i2519" DrawAspect="Content" ObjectID="_1771967728" r:id="rId38"/>
        </w:objec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và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đi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qua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đi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900" w:dyaOrig="404" w14:anchorId="3C41197A">
          <v:shape id="_x0000_i2520" type="#_x0000_t75" style="width:45.1pt;height:20.05pt" o:ole="">
            <v:imagedata r:id="rId39" o:title=""/>
          </v:shape>
          <o:OLEObject Type="Embed" ProgID="Equation.DSMT4" ShapeID="_x0000_i2520" DrawAspect="Content" ObjectID="_1771967729" r:id="rId40"/>
        </w:objec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spacing w:val="-4"/>
          <w:kern w:val="2"/>
          <w:sz w:val="24"/>
          <w:szCs w:val="22"/>
          <w:lang w:val="vi-VN" w:eastAsia="en-US"/>
        </w:rPr>
        <w:t>là</w:t>
      </w:r>
    </w:p>
    <w:p w14:paraId="45B6EED2" w14:textId="77777777" w:rsidR="00A77B3E" w:rsidRDefault="0089602C" w:rsidP="0019200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2260" w:dyaOrig="440" w14:anchorId="287B2242">
          <v:shape id="_x0000_i2521" type="#_x0000_t75" style="width:112.7pt;height:21.9pt" o:ole="">
            <v:imagedata r:id="rId41" o:title=""/>
          </v:shape>
          <o:OLEObject Type="Embed" ProgID="Equation.DSMT4" ShapeID="_x0000_i2521" DrawAspect="Content" ObjectID="_1771967730" r:id="rId42"/>
        </w:object>
      </w:r>
      <w:r w:rsidRPr="004F5037">
        <w:rPr>
          <w:rFonts w:eastAsia="Calibri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2120" w:dyaOrig="440" w14:anchorId="16DDF5A7">
          <v:shape id="_x0000_i2522" type="#_x0000_t75" style="width:105.8pt;height:21.9pt" o:ole="">
            <v:imagedata r:id="rId43" o:title=""/>
          </v:shape>
          <o:OLEObject Type="Embed" ProgID="Equation.DSMT4" ShapeID="_x0000_i2522" DrawAspect="Content" ObjectID="_1771967731" r:id="rId44"/>
        </w:object>
      </w:r>
      <w:r w:rsidRPr="004F5037">
        <w:rPr>
          <w:rFonts w:eastAsia="Calibri"/>
          <w:color w:val="000000"/>
          <w:kern w:val="2"/>
          <w:szCs w:val="22"/>
          <w:lang w:val="nl-NL"/>
        </w:rPr>
        <w:t xml:space="preserve">. </w:t>
      </w:r>
    </w:p>
    <w:p w14:paraId="15F4C80E" w14:textId="77777777" w:rsidR="00A77B3E" w:rsidRDefault="0089602C" w:rsidP="0019200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2299" w:dyaOrig="440" w14:anchorId="5C25B992">
          <v:shape id="_x0000_i2523" type="#_x0000_t75" style="width:115.2pt;height:21.9pt" o:ole="">
            <v:imagedata r:id="rId45" o:title=""/>
          </v:shape>
          <o:OLEObject Type="Embed" ProgID="Equation.DSMT4" ShapeID="_x0000_i2523" DrawAspect="Content" ObjectID="_1771967732" r:id="rId46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2079" w:dyaOrig="440" w14:anchorId="2E4CEED5">
          <v:shape id="_x0000_i2524" type="#_x0000_t75" style="width:103.95pt;height:21.9pt" o:ole="">
            <v:imagedata r:id="rId47" o:title=""/>
          </v:shape>
          <o:OLEObject Type="Embed" ProgID="Equation.DSMT4" ShapeID="_x0000_i2524" DrawAspect="Content" ObjectID="_1771967733" r:id="rId48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>.</w:t>
      </w:r>
    </w:p>
    <w:p w14:paraId="6AAB8BCA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58731E38">
          <v:shape id="_x0000_i2525" type="#_x0000_t75" style="width:23.15pt;height:16.3pt" o:ole="">
            <v:imagedata r:id="rId49" o:title=""/>
          </v:shape>
          <o:OLEObject Type="Embed" ProgID="Equation.DSMT4" ShapeID="_x0000_i2525" DrawAspect="Content" ObjectID="_1771967734" r:id="rId50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tròn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424" w:dyaOrig="404" w14:anchorId="535B3710">
          <v:shape id="_x0000_i2526" type="#_x0000_t75" style="width:21.3pt;height:20.05pt" o:ole="">
            <v:imagedata r:id="rId51" o:title=""/>
          </v:shape>
          <o:OLEObject Type="Embed" ProgID="Equation.DSMT4" ShapeID="_x0000_i2526" DrawAspect="Content" ObjectID="_1771967735" r:id="rId52"/>
        </w:objec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nl-NL" w:eastAsia="en-US"/>
        </w:rPr>
        <w:t>: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nl-NL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2260" w:dyaOrig="440" w14:anchorId="6D5C5027">
          <v:shape id="_x0000_i2527" type="#_x0000_t75" style="width:112.7pt;height:21.9pt" o:ole="">
            <v:imagedata r:id="rId53" o:title=""/>
          </v:shape>
          <o:OLEObject Type="Embed" ProgID="Equation.DSMT4" ShapeID="_x0000_i2527" DrawAspect="Content" ObjectID="_1771967736" r:id="rId54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tròn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đã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tâm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và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bán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kính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l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ầ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lư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ợ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nl-NL" w:eastAsia="en-US"/>
        </w:rPr>
        <w:t>là</w:t>
      </w:r>
    </w:p>
    <w:p w14:paraId="521EA1E4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1419" w:dyaOrig="323" w14:anchorId="097BE53A">
          <v:shape id="_x0000_i2528" type="#_x0000_t75" style="width:70.75pt;height:16.3pt" o:ole="">
            <v:imagedata r:id="rId55" o:title=""/>
          </v:shape>
          <o:OLEObject Type="Embed" ProgID="Equation.DSMT4" ShapeID="_x0000_i2528" DrawAspect="Content" ObjectID="_1771967737" r:id="rId56"/>
        </w:object>
      </w:r>
      <w:r w:rsidRPr="004F5037">
        <w:rPr>
          <w:bCs/>
          <w:color w:val="000000"/>
          <w:kern w:val="2"/>
          <w:szCs w:val="22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1419" w:dyaOrig="323" w14:anchorId="71159BB0">
          <v:shape id="_x0000_i2529" type="#_x0000_t75" style="width:70.75pt;height:16.3pt" o:ole="">
            <v:imagedata r:id="rId57" o:title=""/>
          </v:shape>
          <o:OLEObject Type="Embed" ProgID="Equation.DSMT4" ShapeID="_x0000_i2529" DrawAspect="Content" ObjectID="_1771967738" r:id="rId58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1279" w:dyaOrig="323" w14:anchorId="6502A2ED">
          <v:shape id="_x0000_i2530" type="#_x0000_t75" style="width:63.85pt;height:16.3pt" o:ole="">
            <v:imagedata r:id="rId59" o:title=""/>
          </v:shape>
          <o:OLEObject Type="Embed" ProgID="Equation.DSMT4" ShapeID="_x0000_i2530" DrawAspect="Content" ObjectID="_1771967739" r:id="rId60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1575" w:dyaOrig="323" w14:anchorId="31313ED5">
          <v:shape id="_x0000_i2531" type="#_x0000_t75" style="width:78.9pt;height:16.3pt" o:ole="">
            <v:imagedata r:id="rId61" o:title=""/>
          </v:shape>
          <o:OLEObject Type="Embed" ProgID="Equation.DSMT4" ShapeID="_x0000_i2531" DrawAspect="Content" ObjectID="_1771967740" r:id="rId62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</w:p>
    <w:p w14:paraId="7C359C0A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Cho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li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ệ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bài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ki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môn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toán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20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ọ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sinh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l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ớ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p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10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như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sau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:</w:t>
      </w:r>
    </w:p>
    <w:p w14:paraId="2FB02146" w14:textId="77777777" w:rsidR="004F5037" w:rsidRPr="004F5037" w:rsidRDefault="0089602C" w:rsidP="0019200F">
      <w:pPr>
        <w:pStyle w:val="Normal0"/>
        <w:spacing w:before="60"/>
        <w:ind w:firstLine="280"/>
        <w:jc w:val="center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>
        <w:rPr>
          <w:rFonts w:ascii="Times New Roman" w:hAnsi="Times New Roman"/>
          <w:bCs/>
          <w:noProof/>
          <w:color w:val="000000"/>
          <w:sz w:val="24"/>
        </w:rPr>
        <w:pict w14:anchorId="494437F6">
          <v:shape id="Picture 1" o:spid="_x0000_i2532" type="#_x0000_t75" style="width:398.8pt;height:38.8pt;mso-wrap-distance-left:0;mso-wrap-distance-top:0;mso-wrap-distance-right:0;mso-wrap-distance-bottom:0">
            <v:imagedata r:id="rId63" o:title=""/>
          </v:shape>
        </w:pict>
      </w:r>
    </w:p>
    <w:p w14:paraId="12F934CD" w14:textId="77777777" w:rsidR="004F5037" w:rsidRPr="004F5037" w:rsidRDefault="0089602C" w:rsidP="0019200F">
      <w:pPr>
        <w:pStyle w:val="Normal0"/>
        <w:spacing w:before="60"/>
        <w:ind w:firstLine="280"/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</w:pP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Tìm 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trung v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ị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 b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 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li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ệ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 trên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.</w:t>
      </w:r>
    </w:p>
    <w:p w14:paraId="7D6B630D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173" w:dyaOrig="277" w14:anchorId="5923B640">
          <v:shape id="_x0000_i2533" type="#_x0000_t75" style="width:8.75pt;height:13.75pt" o:ole="">
            <v:imagedata r:id="rId64" o:title=""/>
          </v:shape>
          <o:OLEObject Type="Embed" ProgID="Equation.DSMT4" ShapeID="_x0000_i2533" DrawAspect="Content" ObjectID="_1771967741" r:id="rId65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380" w:dyaOrig="323" w14:anchorId="4A13A5F1">
          <v:shape id="_x0000_i2534" type="#_x0000_t75" style="width:18.8pt;height:16.3pt" o:ole="">
            <v:imagedata r:id="rId66" o:title=""/>
          </v:shape>
          <o:OLEObject Type="Embed" ProgID="Equation.DSMT4" ShapeID="_x0000_i2534" DrawAspect="Content" ObjectID="_1771967742" r:id="rId67"/>
        </w:object>
      </w:r>
      <w:r w:rsidRPr="004F5037">
        <w:rPr>
          <w:bCs/>
          <w:color w:val="000000"/>
          <w:kern w:val="2"/>
          <w:szCs w:val="22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380" w:dyaOrig="323" w14:anchorId="6ED1EF95">
          <v:shape id="_x0000_i2535" type="#_x0000_t75" style="width:18.8pt;height:16.3pt" o:ole="">
            <v:imagedata r:id="rId68" o:title=""/>
          </v:shape>
          <o:OLEObject Type="Embed" ProgID="Equation.DSMT4" ShapeID="_x0000_i2535" DrawAspect="Content" ObjectID="_1771967743" r:id="rId69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196" w:dyaOrig="276" w14:anchorId="06E10997">
          <v:shape id="_x0000_i2536" type="#_x0000_t75" style="width:10pt;height:13.75pt" o:ole="">
            <v:imagedata r:id="rId70" o:title=""/>
          </v:shape>
          <o:OLEObject Type="Embed" ProgID="Equation.DSMT4" ShapeID="_x0000_i2536" DrawAspect="Content" ObjectID="_1771967744" r:id="rId71"/>
        </w:object>
      </w:r>
      <w:r w:rsidRPr="004F5037">
        <w:rPr>
          <w:bCs/>
          <w:color w:val="000000"/>
          <w:kern w:val="2"/>
          <w:szCs w:val="22"/>
          <w:lang w:val="vi-VN"/>
        </w:rPr>
        <w:t xml:space="preserve">. </w:t>
      </w:r>
    </w:p>
    <w:p w14:paraId="1BC3EDF9" w14:textId="77777777" w:rsidR="004F5037" w:rsidRPr="004F5037" w:rsidRDefault="0089602C" w:rsidP="0019200F">
      <w:pPr>
        <w:pStyle w:val="Normal0"/>
        <w:spacing w:before="60"/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Khi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ử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d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ụ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máy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tính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b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ỏ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túi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v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ớ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i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</w:rPr>
        <w:object w:dxaOrig="277" w:dyaOrig="277" w14:anchorId="02398D0C">
          <v:shape id="_x0000_i2537" type="#_x0000_t75" style="width:13.75pt;height:13.75pt" o:ole="">
            <v:imagedata r:id="rId72" o:title=""/>
          </v:shape>
          <o:OLEObject Type="Embed" ProgID="Equation.DSMT4" ShapeID="_x0000_i2537" DrawAspect="Content" ObjectID="_1771967745" r:id="rId73"/>
        </w:objec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ch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ữ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ậ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p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phân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ta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ợ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c</w:t>
      </w:r>
      <w:r>
        <w:rPr>
          <w:rFonts w:ascii="Times New Roman" w:hAnsi="Times New Roman"/>
          <w:color w:val="000000"/>
          <w:position w:val="-10"/>
          <w:sz w:val="24"/>
        </w:rPr>
        <w:object w:dxaOrig="1880" w:dyaOrig="380" w14:anchorId="74E4B8C2">
          <v:shape id="_x0000_i2538" type="#_x0000_t75" style="width:93.9pt;height:18.8pt" o:ole="">
            <v:imagedata r:id="rId74" o:title=""/>
          </v:shape>
          <o:OLEObject Type="Embed" ProgID="Equation.DSMT4" ShapeID="_x0000_i2538" DrawAspect="Content" ObjectID="_1771967746" r:id="rId75"/>
        </w:objec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.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Giá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tr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ị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g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ầ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đúng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8"/>
          <w:sz w:val="24"/>
        </w:rPr>
        <w:object w:dxaOrig="356" w:dyaOrig="356" w14:anchorId="0590DB8D">
          <v:shape id="_x0000_i2539" type="#_x0000_t75" style="width:17.55pt;height:17.55pt" o:ole="">
            <v:imagedata r:id="rId76" o:title=""/>
          </v:shape>
          <o:OLEObject Type="Embed" ProgID="Equation.DSMT4" ShapeID="_x0000_i2539" DrawAspect="Content" ObjectID="_1771967747" r:id="rId77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chính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xác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ế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hàng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ph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ầ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trăm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eastAsia="Calibri" w:hAnsi="Times New Roman"/>
          <w:color w:val="000000"/>
          <w:kern w:val="2"/>
          <w:sz w:val="24"/>
          <w:szCs w:val="22"/>
          <w:lang w:val="vi-VN" w:eastAsia="en-US"/>
        </w:rPr>
        <w:t>là</w:t>
      </w:r>
    </w:p>
    <w:p w14:paraId="468D33DC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495" w:dyaOrig="323" w14:anchorId="21435803">
          <v:shape id="_x0000_i2540" type="#_x0000_t75" style="width:25.05pt;height:16.3pt" o:ole="">
            <v:imagedata r:id="rId78" o:title=""/>
          </v:shape>
          <o:OLEObject Type="Embed" ProgID="Equation.DSMT4" ShapeID="_x0000_i2540" DrawAspect="Content" ObjectID="_1771967748" r:id="rId79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495" w:dyaOrig="323" w14:anchorId="2F942FE0">
          <v:shape id="_x0000_i2541" type="#_x0000_t75" style="width:25.05pt;height:16.3pt" o:ole="">
            <v:imagedata r:id="rId80" o:title=""/>
          </v:shape>
          <o:OLEObject Type="Embed" ProgID="Equation.DSMT4" ShapeID="_x0000_i2541" DrawAspect="Content" ObjectID="_1771967749" r:id="rId81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495" w:dyaOrig="323" w14:anchorId="62FD7479">
          <v:shape id="_x0000_i2542" type="#_x0000_t75" style="width:25.05pt;height:16.3pt" o:ole="">
            <v:imagedata r:id="rId82" o:title=""/>
          </v:shape>
          <o:OLEObject Type="Embed" ProgID="Equation.DSMT4" ShapeID="_x0000_i2542" DrawAspect="Content" ObjectID="_1771967750" r:id="rId83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495" w:dyaOrig="323" w14:anchorId="306A2677">
          <v:shape id="_x0000_i2543" type="#_x0000_t75" style="width:25.05pt;height:16.3pt" o:ole="">
            <v:imagedata r:id="rId84" o:title=""/>
          </v:shape>
          <o:OLEObject Type="Embed" ProgID="Equation.DSMT4" ShapeID="_x0000_i2543" DrawAspect="Content" ObjectID="_1771967751" r:id="rId85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 xml:space="preserve">. </w:t>
      </w:r>
    </w:p>
    <w:p w14:paraId="320B66EC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73527B45">
          <v:shape id="_x0000_i2544" type="#_x0000_t75" style="width:23.15pt;height:16.3pt" o:ole="">
            <v:imagedata r:id="rId86" o:title=""/>
          </v:shape>
          <o:OLEObject Type="Embed" ProgID="Equation.DSMT4" ShapeID="_x0000_i2544" DrawAspect="Content" ObjectID="_1771967752" r:id="rId87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tam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giác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</w:rPr>
        <w:object w:dxaOrig="565" w:dyaOrig="277" w14:anchorId="3E4FF051">
          <v:shape id="_x0000_i2545" type="#_x0000_t75" style="width:28.15pt;height:13.75pt" o:ole="">
            <v:imagedata r:id="rId88" o:title=""/>
          </v:shape>
          <o:OLEObject Type="Embed" ProgID="Equation.DSMT4" ShapeID="_x0000_i2545" DrawAspect="Content" ObjectID="_1771967753" r:id="rId89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911" w:dyaOrig="404" w14:anchorId="1BC31CC8">
          <v:shape id="_x0000_i2546" type="#_x0000_t75" style="width:45.7pt;height:20.05pt" o:ole="">
            <v:imagedata r:id="rId90" o:title=""/>
          </v:shape>
          <o:OLEObject Type="Embed" ProgID="Equation.DSMT4" ShapeID="_x0000_i2546" DrawAspect="Content" ObjectID="_1771967754" r:id="rId91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911" w:dyaOrig="404" w14:anchorId="2733F7D4">
          <v:shape id="_x0000_i2547" type="#_x0000_t75" style="width:45.7pt;height:20.05pt" o:ole="">
            <v:imagedata r:id="rId92" o:title=""/>
          </v:shape>
          <o:OLEObject Type="Embed" ProgID="Equation.DSMT4" ShapeID="_x0000_i2547" DrawAspect="Content" ObjectID="_1771967755" r:id="rId93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949" w:dyaOrig="404" w14:anchorId="0FB74B52">
          <v:shape id="_x0000_i2548" type="#_x0000_t75" style="width:47.6pt;height:20.05pt" o:ole="">
            <v:imagedata r:id="rId94" o:title=""/>
          </v:shape>
          <o:OLEObject Type="Embed" ProgID="Equation.DSMT4" ShapeID="_x0000_i2548" DrawAspect="Content" ObjectID="_1771967756" r:id="rId95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trung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tuy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ế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4"/>
          <w:sz w:val="24"/>
        </w:rPr>
        <w:object w:dxaOrig="460" w:dyaOrig="265" w14:anchorId="05D15153">
          <v:shape id="_x0000_i2549" type="#_x0000_t75" style="width:23.15pt;height:13.15pt" o:ole="">
            <v:imagedata r:id="rId96" o:title=""/>
          </v:shape>
          <o:OLEObject Type="Embed" ProgID="Equation.DSMT4" ShapeID="_x0000_i2549" DrawAspect="Content" ObjectID="_1771967757" r:id="rId97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ủ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tam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giác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đã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phương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trình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tham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là</w:t>
      </w:r>
    </w:p>
    <w:p w14:paraId="7A784A11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30"/>
          <w:szCs w:val="20"/>
        </w:rPr>
        <w:object w:dxaOrig="1380" w:dyaOrig="727" w14:anchorId="4A298A09">
          <v:shape id="_x0000_i2550" type="#_x0000_t75" style="width:68.85pt;height:36.3pt" o:ole="">
            <v:imagedata r:id="rId98" o:title=""/>
          </v:shape>
          <o:OLEObject Type="Embed" ProgID="Equation.DSMT4" ShapeID="_x0000_i2550" DrawAspect="Content" ObjectID="_1771967758" r:id="rId99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30"/>
          <w:szCs w:val="20"/>
        </w:rPr>
        <w:object w:dxaOrig="1380" w:dyaOrig="727" w14:anchorId="36A14D8B">
          <v:shape id="_x0000_i2551" type="#_x0000_t75" style="width:68.85pt;height:36.3pt" o:ole="">
            <v:imagedata r:id="rId100" o:title=""/>
          </v:shape>
          <o:OLEObject Type="Embed" ProgID="Equation.DSMT4" ShapeID="_x0000_i2551" DrawAspect="Content" ObjectID="_1771967759" r:id="rId101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30"/>
          <w:szCs w:val="20"/>
        </w:rPr>
        <w:object w:dxaOrig="1380" w:dyaOrig="727" w14:anchorId="652891E7">
          <v:shape id="_x0000_i2552" type="#_x0000_t75" style="width:68.85pt;height:36.3pt" o:ole="">
            <v:imagedata r:id="rId102" o:title=""/>
          </v:shape>
          <o:OLEObject Type="Embed" ProgID="Equation.DSMT4" ShapeID="_x0000_i2552" DrawAspect="Content" ObjectID="_1771967760" r:id="rId103"/>
        </w:object>
      </w:r>
      <w:r w:rsidRPr="004F5037">
        <w:rPr>
          <w:color w:val="000000"/>
          <w:kern w:val="2"/>
          <w:szCs w:val="22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30"/>
          <w:szCs w:val="20"/>
        </w:rPr>
        <w:object w:dxaOrig="1380" w:dyaOrig="727" w14:anchorId="607244E6">
          <v:shape id="_x0000_i2553" type="#_x0000_t75" style="width:68.85pt;height:36.3pt" o:ole="">
            <v:imagedata r:id="rId104" o:title=""/>
          </v:shape>
          <o:OLEObject Type="Embed" ProgID="Equation.DSMT4" ShapeID="_x0000_i2553" DrawAspect="Content" ObjectID="_1771967761" r:id="rId105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</w:p>
    <w:p w14:paraId="73BE6250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1ACA20AC">
          <v:shape id="_x0000_i2554" type="#_x0000_t75" style="width:23.15pt;height:16.3pt" o:ole="">
            <v:imagedata r:id="rId106" o:title=""/>
          </v:shape>
          <o:OLEObject Type="Embed" ProgID="Equation.DSMT4" ShapeID="_x0000_i2554" DrawAspect="Content" ObjectID="_1771967762" r:id="rId107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k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ả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cách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ừ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đi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980" w:dyaOrig="404" w14:anchorId="5754164A">
          <v:shape id="_x0000_i2555" type="#_x0000_t75" style="width:48.85pt;height:20.05pt" o:ole="">
            <v:imagedata r:id="rId108" o:title=""/>
          </v:shape>
          <o:OLEObject Type="Embed" ProgID="Equation.DSMT4" ShapeID="_x0000_i2555" DrawAspect="Content" ObjectID="_1771967763" r:id="rId109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ế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th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1759" w:dyaOrig="323" w14:anchorId="4FE7EA60">
          <v:shape id="_x0000_i2556" type="#_x0000_t75" style="width:87.65pt;height:16.3pt" o:ole="">
            <v:imagedata r:id="rId110" o:title=""/>
          </v:shape>
          <o:OLEObject Type="Embed" ProgID="Equation.DSMT4" ShapeID="_x0000_i2556" DrawAspect="Content" ObjectID="_1771967764" r:id="rId111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b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ằ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fr-FR" w:eastAsia="en-US"/>
        </w:rPr>
        <w:t>ng</w:t>
      </w:r>
    </w:p>
    <w:p w14:paraId="32F2FB74" w14:textId="1983EEA7" w:rsidR="00CE1DAE" w:rsidRPr="00956F57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24"/>
          <w:szCs w:val="20"/>
        </w:rPr>
        <w:object w:dxaOrig="242" w:dyaOrig="620" w14:anchorId="0F174862">
          <v:shape id="_x0000_i2557" type="#_x0000_t75" style="width:11.9pt;height:31.3pt" o:ole="">
            <v:imagedata r:id="rId112" o:title=""/>
          </v:shape>
          <o:OLEObject Type="Embed" ProgID="Equation.DSMT4" ShapeID="_x0000_i2557" DrawAspect="Content" ObjectID="_1771967765" r:id="rId113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24"/>
          <w:szCs w:val="20"/>
        </w:rPr>
        <w:object w:dxaOrig="242" w:dyaOrig="620" w14:anchorId="0B409379">
          <v:shape id="_x0000_i2558" type="#_x0000_t75" style="width:11.9pt;height:31.3pt" o:ole="">
            <v:imagedata r:id="rId114" o:title=""/>
          </v:shape>
          <o:OLEObject Type="Embed" ProgID="Equation.DSMT4" ShapeID="_x0000_i2558" DrawAspect="Content" ObjectID="_1771967766" r:id="rId115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24"/>
          <w:szCs w:val="20"/>
        </w:rPr>
        <w:object w:dxaOrig="231" w:dyaOrig="620" w14:anchorId="47664174">
          <v:shape id="_x0000_i2559" type="#_x0000_t75" style="width:11.25pt;height:31.3pt" o:ole="">
            <v:imagedata r:id="rId116" o:title=""/>
          </v:shape>
          <o:OLEObject Type="Embed" ProgID="Equation.DSMT4" ShapeID="_x0000_i2559" DrawAspect="Content" ObjectID="_1771967767" r:id="rId117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24"/>
          <w:szCs w:val="20"/>
        </w:rPr>
        <w:object w:dxaOrig="231" w:dyaOrig="620" w14:anchorId="38E9D755">
          <v:shape id="_x0000_i2560" type="#_x0000_t75" style="width:11.25pt;height:31.3pt" o:ole="">
            <v:imagedata r:id="rId118" o:title=""/>
          </v:shape>
          <o:OLEObject Type="Embed" ProgID="Equation.DSMT4" ShapeID="_x0000_i2560" DrawAspect="Content" ObjectID="_1771967768" r:id="rId119"/>
        </w:object>
      </w:r>
      <w:r w:rsidRPr="004F5037">
        <w:rPr>
          <w:rFonts w:eastAsia="Calibri"/>
          <w:color w:val="000000"/>
          <w:kern w:val="2"/>
          <w:szCs w:val="22"/>
          <w:lang w:val="vi-VN"/>
        </w:rPr>
        <w:t>.</w:t>
      </w:r>
      <w:r w:rsidRPr="004F5037">
        <w:rPr>
          <w:color w:val="000000"/>
          <w:kern w:val="2"/>
          <w:szCs w:val="22"/>
          <w:lang w:val="vi-VN"/>
        </w:rPr>
        <w:t xml:space="preserve"> </w:t>
      </w:r>
    </w:p>
    <w:p w14:paraId="2EA56E81" w14:textId="7C5B5348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7DF6A9B2">
          <v:shape id="_x0000_i2561" type="#_x0000_t75" style="width:23.15pt;height:16.3pt" o:ole="">
            <v:imagedata r:id="rId120" o:title=""/>
          </v:shape>
          <o:OLEObject Type="Embed" ProgID="Equation.DSMT4" ShapeID="_x0000_i2561" DrawAspect="Content" ObjectID="_1771967769" r:id="rId121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hai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>
        <w:rPr>
          <w:rFonts w:ascii="Times New Roman" w:hAnsi="Times New Roman"/>
          <w:color w:val="000000"/>
          <w:position w:val="-12"/>
          <w:sz w:val="24"/>
        </w:rPr>
        <w:object w:dxaOrig="1800" w:dyaOrig="356" w14:anchorId="7AD91F5A">
          <v:shape id="_x0000_i2562" type="#_x0000_t75" style="width:90.15pt;height:17.55pt" o:ole="">
            <v:imagedata r:id="rId122" o:title=""/>
          </v:shape>
          <o:OLEObject Type="Embed" ProgID="Equation.DSMT4" ShapeID="_x0000_i2562" DrawAspect="Content" ObjectID="_1771967770" r:id="rId123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và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>
        <w:rPr>
          <w:rFonts w:ascii="Times New Roman" w:hAnsi="Times New Roman"/>
          <w:color w:val="000000"/>
          <w:position w:val="-12"/>
          <w:sz w:val="24"/>
        </w:rPr>
        <w:object w:dxaOrig="1719" w:dyaOrig="356" w14:anchorId="7694AC1D">
          <v:shape id="_x0000_i2563" type="#_x0000_t75" style="width:85.75pt;height:17.55pt" o:ole="">
            <v:imagedata r:id="rId124" o:title=""/>
          </v:shape>
          <o:OLEObject Type="Embed" ProgID="Equation.DSMT4" ShapeID="_x0000_i2563" DrawAspect="Content" ObjectID="_1771967771" r:id="rId125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ệ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ề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nào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sau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đây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là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đúng?</w:t>
      </w:r>
    </w:p>
    <w:p w14:paraId="1B8D0AC8" w14:textId="77777777" w:rsidR="00A77B3E" w:rsidRDefault="0089602C" w:rsidP="0019200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2"/>
          <w:szCs w:val="20"/>
        </w:rPr>
        <w:object w:dxaOrig="566" w:dyaOrig="356" w14:anchorId="409BCE72">
          <v:shape id="_x0000_i2564" type="#_x0000_t75" style="width:28.15pt;height:17.55pt" o:ole="">
            <v:imagedata r:id="rId126" o:title=""/>
          </v:shape>
          <o:OLEObject Type="Embed" ProgID="Equation.DSMT4" ShapeID="_x0000_i2564" DrawAspect="Content" ObjectID="_1771967772" r:id="rId127"/>
        </w:object>
      </w:r>
      <w:r w:rsidRPr="004F5037">
        <w:rPr>
          <w:color w:val="000000"/>
          <w:kern w:val="2"/>
          <w:szCs w:val="22"/>
        </w:rPr>
        <w:t>cắt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nhau</w:t>
      </w:r>
      <w:r w:rsidRPr="004F5037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2"/>
          <w:szCs w:val="20"/>
        </w:rPr>
        <w:object w:dxaOrig="566" w:dyaOrig="356" w14:anchorId="344BB345">
          <v:shape id="_x0000_i2565" type="#_x0000_t75" style="width:28.15pt;height:17.55pt" o:ole="">
            <v:imagedata r:id="rId128" o:title=""/>
          </v:shape>
          <o:OLEObject Type="Embed" ProgID="Equation.DSMT4" ShapeID="_x0000_i2565" DrawAspect="Content" ObjectID="_1771967773" r:id="rId129"/>
        </w:object>
      </w:r>
      <w:r w:rsidRPr="004F5037">
        <w:rPr>
          <w:color w:val="000000"/>
          <w:kern w:val="2"/>
          <w:szCs w:val="22"/>
        </w:rPr>
        <w:t>trùng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nhau</w:t>
      </w:r>
      <w:r w:rsidRPr="004F5037">
        <w:rPr>
          <w:color w:val="000000"/>
          <w:kern w:val="2"/>
          <w:szCs w:val="22"/>
        </w:rPr>
        <w:t xml:space="preserve">. </w:t>
      </w:r>
    </w:p>
    <w:p w14:paraId="0CE34BD0" w14:textId="57FC6789" w:rsidR="00A77B3E" w:rsidRDefault="0089602C" w:rsidP="0019200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2"/>
          <w:szCs w:val="20"/>
        </w:rPr>
        <w:object w:dxaOrig="566" w:dyaOrig="356" w14:anchorId="57293F52">
          <v:shape id="_x0000_i2566" type="#_x0000_t75" style="width:28.15pt;height:17.55pt" o:ole="">
            <v:imagedata r:id="rId130" o:title=""/>
          </v:shape>
          <o:OLEObject Type="Embed" ProgID="Equation.DSMT4" ShapeID="_x0000_i2566" DrawAspect="Content" ObjectID="_1771967774" r:id="rId131"/>
        </w:object>
      </w:r>
      <w:r w:rsidRPr="004F5037">
        <w:rPr>
          <w:color w:val="000000"/>
          <w:kern w:val="2"/>
          <w:szCs w:val="22"/>
        </w:rPr>
        <w:t>vuông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góc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với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nhau</w:t>
      </w:r>
      <w:r w:rsidRPr="004F5037">
        <w:rPr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2"/>
          <w:szCs w:val="20"/>
        </w:rPr>
        <w:object w:dxaOrig="566" w:dyaOrig="356" w14:anchorId="646F2426">
          <v:shape id="_x0000_i2567" type="#_x0000_t75" style="width:28.15pt;height:17.55pt" o:ole="">
            <v:imagedata r:id="rId132" o:title=""/>
          </v:shape>
          <o:OLEObject Type="Embed" ProgID="Equation.DSMT4" ShapeID="_x0000_i2567" DrawAspect="Content" ObjectID="_1771967775" r:id="rId133"/>
        </w:object>
      </w:r>
      <w:r w:rsidRPr="004F5037">
        <w:rPr>
          <w:color w:val="000000"/>
          <w:kern w:val="2"/>
          <w:szCs w:val="22"/>
        </w:rPr>
        <w:t>song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song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với</w:t>
      </w:r>
      <w:r w:rsidRPr="004F5037">
        <w:rPr>
          <w:color w:val="000000"/>
          <w:kern w:val="2"/>
          <w:szCs w:val="22"/>
        </w:rPr>
        <w:t xml:space="preserve"> </w:t>
      </w:r>
      <w:r w:rsidRPr="004F5037">
        <w:rPr>
          <w:color w:val="000000"/>
          <w:kern w:val="2"/>
          <w:szCs w:val="22"/>
        </w:rPr>
        <w:t>nhau</w:t>
      </w:r>
      <w:r w:rsidRPr="004F5037">
        <w:rPr>
          <w:color w:val="000000"/>
          <w:kern w:val="2"/>
          <w:szCs w:val="22"/>
        </w:rPr>
        <w:t>.</w:t>
      </w:r>
      <w:r w:rsidR="0019200F">
        <w:t xml:space="preserve"> </w:t>
      </w:r>
    </w:p>
    <w:p w14:paraId="651DE3B7" w14:textId="77777777" w:rsidR="0019200F" w:rsidRDefault="0019200F" w:rsidP="0019200F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06E02409" w14:textId="78F4DF0D" w:rsidR="004F5037" w:rsidRPr="004F5037" w:rsidRDefault="0089602C" w:rsidP="0019200F">
      <w:pPr>
        <w:pStyle w:val="Normal0"/>
        <w:spacing w:before="60"/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ừ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các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ữ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2,3,4,5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l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ậ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ợ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bao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nhiêu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ự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nhiên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b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ữ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?</w:t>
      </w:r>
    </w:p>
    <w:p w14:paraId="5FD32CF5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03" w:dyaOrig="277" w14:anchorId="78639734">
          <v:shape id="_x0000_i2569" type="#_x0000_t75" style="width:20.05pt;height:13.75pt" o:ole="">
            <v:imagedata r:id="rId134" o:title=""/>
          </v:shape>
          <o:OLEObject Type="Embed" ProgID="Equation.DSMT4" ShapeID="_x0000_i2569" DrawAspect="Content" ObjectID="_1771967776" r:id="rId135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4"/>
          <w:szCs w:val="20"/>
        </w:rPr>
        <w:object w:dxaOrig="323" w:dyaOrig="265" w14:anchorId="1FAC94A3">
          <v:shape id="_x0000_i2570" type="#_x0000_t75" style="width:16.3pt;height:13.15pt" o:ole="">
            <v:imagedata r:id="rId136" o:title=""/>
          </v:shape>
          <o:OLEObject Type="Embed" ProgID="Equation.DSMT4" ShapeID="_x0000_i2570" DrawAspect="Content" ObjectID="_1771967777" r:id="rId137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277" w:dyaOrig="277" w14:anchorId="3ACEF6AD">
          <v:shape id="_x0000_i2571" type="#_x0000_t75" style="width:13.75pt;height:13.75pt" o:ole="">
            <v:imagedata r:id="rId138" o:title=""/>
          </v:shape>
          <o:OLEObject Type="Embed" ProgID="Equation.DSMT4" ShapeID="_x0000_i2571" DrawAspect="Content" ObjectID="_1771967778" r:id="rId139"/>
        </w:object>
      </w:r>
      <w:r w:rsidRPr="004F5037">
        <w:rPr>
          <w:color w:val="000000"/>
          <w:kern w:val="2"/>
          <w:szCs w:val="22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6"/>
          <w:szCs w:val="20"/>
        </w:rPr>
        <w:object w:dxaOrig="440" w:dyaOrig="277" w14:anchorId="30DA0CF0">
          <v:shape id="_x0000_i2572" type="#_x0000_t75" style="width:21.9pt;height:13.75pt" o:ole="">
            <v:imagedata r:id="rId140" o:title=""/>
          </v:shape>
          <o:OLEObject Type="Embed" ProgID="Equation.DSMT4" ShapeID="_x0000_i2572" DrawAspect="Content" ObjectID="_1771967779" r:id="rId141"/>
        </w:object>
      </w:r>
      <w:r w:rsidRPr="004F5037">
        <w:rPr>
          <w:color w:val="000000"/>
          <w:kern w:val="2"/>
          <w:szCs w:val="22"/>
          <w:lang w:val="vi-VN"/>
        </w:rPr>
        <w:t xml:space="preserve">. </w:t>
      </w:r>
    </w:p>
    <w:p w14:paraId="43709BFB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ọ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382F0E9B">
          <v:shape id="_x0000_i2573" type="#_x0000_t75" style="width:23.15pt;height:16.3pt" o:ole="">
            <v:imagedata r:id="rId142" o:title=""/>
          </v:shape>
          <o:OLEObject Type="Embed" ProgID="Equation.DSMT4" ShapeID="_x0000_i2573" DrawAspect="Content" ObjectID="_1771967780" r:id="rId143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vi-VN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1699" w:dyaOrig="323" w14:anchorId="00502BBA">
          <v:shape id="_x0000_i2574" type="#_x0000_t75" style="width:85.15pt;height:16.3pt" o:ole="">
            <v:imagedata r:id="rId144" o:title=""/>
          </v:shape>
          <o:OLEObject Type="Embed" ProgID="Equation.DSMT4" ShapeID="_x0000_i2574" DrawAspect="Content" ObjectID="_1771967781" r:id="rId145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v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ec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tơ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pháp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tuy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ế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vi-VN"/>
        </w:rPr>
        <w:t>là</w:t>
      </w:r>
    </w:p>
    <w:p w14:paraId="521CB204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999" w:dyaOrig="424" w14:anchorId="1EAA22C3">
          <v:shape id="_x0000_i2575" type="#_x0000_t75" style="width:50.1pt;height:21.3pt" o:ole="">
            <v:imagedata r:id="rId146" o:title=""/>
          </v:shape>
          <o:OLEObject Type="Embed" ProgID="Equation.DSMT4" ShapeID="_x0000_i2575" DrawAspect="Content" ObjectID="_1771967782" r:id="rId147"/>
        </w:object>
      </w:r>
      <w:r w:rsidRPr="004F5037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1140" w:dyaOrig="424" w14:anchorId="0004626B">
          <v:shape id="_x0000_i2576" type="#_x0000_t75" style="width:56.95pt;height:21.3pt" o:ole="">
            <v:imagedata r:id="rId148" o:title=""/>
          </v:shape>
          <o:OLEObject Type="Embed" ProgID="Equation.DSMT4" ShapeID="_x0000_i2576" DrawAspect="Content" ObjectID="_1771967783" r:id="rId149"/>
        </w:object>
      </w:r>
      <w:r w:rsidRPr="004F5037">
        <w:rPr>
          <w:color w:val="000000"/>
          <w:kern w:val="2"/>
          <w:szCs w:val="22"/>
        </w:rPr>
        <w:t>.</w:t>
      </w:r>
      <w:r>
        <w:rPr>
          <w:rFonts w:eastAsia="Arial"/>
          <w:color w:val="000000"/>
          <w:position w:val="-4"/>
          <w:szCs w:val="20"/>
        </w:rPr>
        <w:object w:dxaOrig="173" w:dyaOrig="277" w14:anchorId="434060FD">
          <v:shape id="_x0000_i2577" type="#_x0000_t75" style="width:8.75pt;height:13.75pt" o:ole="">
            <v:imagedata r:id="rId150" o:title=""/>
          </v:shape>
          <o:OLEObject Type="Embed" ProgID="Equation.DSMT4" ShapeID="_x0000_i2577" DrawAspect="Content" ObjectID="_1771967784" r:id="rId15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1140" w:dyaOrig="424" w14:anchorId="17D593A5">
          <v:shape id="_x0000_i2578" type="#_x0000_t75" style="width:56.95pt;height:21.3pt" o:ole="">
            <v:imagedata r:id="rId152" o:title=""/>
          </v:shape>
          <o:OLEObject Type="Embed" ProgID="Equation.DSMT4" ShapeID="_x0000_i2578" DrawAspect="Content" ObjectID="_1771967785" r:id="rId153"/>
        </w:object>
      </w:r>
      <w:r w:rsidRPr="004F5037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4"/>
          <w:szCs w:val="20"/>
        </w:rPr>
        <w:object w:dxaOrig="980" w:dyaOrig="424" w14:anchorId="778DD816">
          <v:shape id="_x0000_i2579" type="#_x0000_t75" style="width:48.85pt;height:21.3pt" o:ole="">
            <v:imagedata r:id="rId154" o:title=""/>
          </v:shape>
          <o:OLEObject Type="Embed" ProgID="Equation.DSMT4" ShapeID="_x0000_i2579" DrawAspect="Content" ObjectID="_1771967786" r:id="rId155"/>
        </w:object>
      </w:r>
      <w:r w:rsidRPr="004F5037">
        <w:rPr>
          <w:color w:val="000000"/>
          <w:kern w:val="2"/>
          <w:szCs w:val="22"/>
        </w:rPr>
        <w:t xml:space="preserve">. </w:t>
      </w:r>
    </w:p>
    <w:p w14:paraId="31E62862" w14:textId="77777777" w:rsidR="004F5037" w:rsidRPr="004F5037" w:rsidRDefault="0089602C" w:rsidP="0019200F">
      <w:pPr>
        <w:pStyle w:val="Normal0"/>
        <w:spacing w:before="60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lư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lúa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(t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ạ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)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40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ử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ru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thí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nghi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ệ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cùng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di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ệ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tích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trình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bày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ả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phân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b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sau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đây:</w:t>
      </w:r>
    </w:p>
    <w:p w14:paraId="65A804C7" w14:textId="77777777" w:rsidR="004F5037" w:rsidRPr="004F5037" w:rsidRDefault="0089602C" w:rsidP="0019200F">
      <w:pPr>
        <w:pStyle w:val="Normal0"/>
        <w:spacing w:before="60"/>
        <w:ind w:firstLine="280"/>
        <w:jc w:val="center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>
        <w:rPr>
          <w:rFonts w:ascii="Times New Roman" w:hAnsi="Times New Roman"/>
          <w:bCs/>
          <w:noProof/>
          <w:color w:val="000000"/>
          <w:sz w:val="24"/>
        </w:rPr>
        <w:pict w14:anchorId="17A7B835">
          <v:shape id="Picture 2" o:spid="_x0000_i2580" type="#_x0000_t75" style="width:444.5pt;height:40.05pt;mso-wrap-distance-left:0;mso-wrap-distance-top:0;mso-wrap-distance-right:0;mso-wrap-distance-bottom:0">
            <v:imagedata r:id="rId156" o:title=""/>
          </v:shape>
        </w:pict>
      </w:r>
    </w:p>
    <w:p w14:paraId="79CC2393" w14:textId="77777777" w:rsidR="004F5037" w:rsidRPr="004F5037" w:rsidRDefault="0089602C" w:rsidP="0019200F">
      <w:pPr>
        <w:pStyle w:val="Normal0"/>
        <w:spacing w:before="60"/>
        <w:ind w:firstLine="280"/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</w:pP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Phương sai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 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ẫ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u s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li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ệ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u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trên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là</w:t>
      </w:r>
    </w:p>
    <w:p w14:paraId="277DC414" w14:textId="77777777" w:rsidR="00A77B3E" w:rsidRDefault="0089602C" w:rsidP="001920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970" w:dyaOrig="356" w14:anchorId="1852989B">
          <v:shape id="_x0000_i2581" type="#_x0000_t75" style="width:48.2pt;height:17.55pt" o:ole="">
            <v:imagedata r:id="rId157" o:title=""/>
          </v:shape>
          <o:OLEObject Type="Embed" ProgID="Equation.DSMT4" ShapeID="_x0000_i2581" DrawAspect="Content" ObjectID="_1771967787" r:id="rId158"/>
        </w:object>
      </w:r>
      <w:r w:rsidRPr="004F5037">
        <w:rPr>
          <w:bCs/>
          <w:color w:val="000000"/>
          <w:kern w:val="2"/>
          <w:szCs w:val="22"/>
          <w:lang w:val="fr-FR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840" w:dyaOrig="356" w14:anchorId="33B5337F">
          <v:shape id="_x0000_i2582" type="#_x0000_t75" style="width:41.95pt;height:17.55pt" o:ole="">
            <v:imagedata r:id="rId159" o:title=""/>
          </v:shape>
          <o:OLEObject Type="Embed" ProgID="Equation.DSMT4" ShapeID="_x0000_i2582" DrawAspect="Content" ObjectID="_1771967788" r:id="rId160"/>
        </w:object>
      </w:r>
      <w:r w:rsidRPr="004F5037">
        <w:rPr>
          <w:bCs/>
          <w:color w:val="000000"/>
          <w:kern w:val="2"/>
          <w:szCs w:val="22"/>
          <w:lang w:val="fr-FR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970" w:dyaOrig="356" w14:anchorId="49856A06">
          <v:shape id="_x0000_i2583" type="#_x0000_t75" style="width:48.2pt;height:17.55pt" o:ole="">
            <v:imagedata r:id="rId161" o:title=""/>
          </v:shape>
          <o:OLEObject Type="Embed" ProgID="Equation.DSMT4" ShapeID="_x0000_i2583" DrawAspect="Content" ObjectID="_1771967789" r:id="rId162"/>
        </w:object>
      </w:r>
      <w:r w:rsidRPr="004F5037">
        <w:rPr>
          <w:bCs/>
          <w:color w:val="000000"/>
          <w:kern w:val="2"/>
          <w:szCs w:val="22"/>
          <w:lang w:val="fr-FR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  <w:position w:val="-10"/>
          <w:szCs w:val="20"/>
        </w:rPr>
        <w:object w:dxaOrig="970" w:dyaOrig="356" w14:anchorId="1E414EAF">
          <v:shape id="_x0000_i2584" type="#_x0000_t75" style="width:48.2pt;height:17.55pt" o:ole="">
            <v:imagedata r:id="rId163" o:title=""/>
          </v:shape>
          <o:OLEObject Type="Embed" ProgID="Equation.DSMT4" ShapeID="_x0000_i2584" DrawAspect="Content" ObjectID="_1771967790" r:id="rId164"/>
        </w:object>
      </w:r>
      <w:r w:rsidRPr="004F5037">
        <w:rPr>
          <w:bCs/>
          <w:color w:val="000000"/>
          <w:kern w:val="2"/>
          <w:szCs w:val="22"/>
          <w:lang w:val="fr-FR"/>
        </w:rPr>
        <w:t>.</w:t>
      </w:r>
    </w:p>
    <w:p w14:paraId="72D6E0F2" w14:textId="77777777" w:rsidR="00956F57" w:rsidRPr="005C4780" w:rsidRDefault="00956F57" w:rsidP="00956F57">
      <w:pPr>
        <w:pStyle w:val="Normal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5C478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</w:t>
      </w:r>
      <w:r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 (</w:t>
      </w:r>
      <w:r w:rsidRPr="0088216D">
        <w:rPr>
          <w:rFonts w:ascii="Times New Roman" w:eastAsia="Times New Roman" w:hAnsi="Times New Roman"/>
          <w:b/>
          <w:bCs/>
          <w:i/>
          <w:iCs/>
          <w:color w:val="000000"/>
          <w:kern w:val="2"/>
          <w:sz w:val="24"/>
          <w:szCs w:val="24"/>
          <w:lang w:eastAsia="vi-VN"/>
        </w:rPr>
        <w:t>4,0 điểm</w:t>
      </w:r>
      <w:r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)</w:t>
      </w:r>
      <w:r w:rsidRPr="005C478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.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Pr="005C478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Thí sinh trả lời từ câu 1 đến câu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4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. Trong mỗi ý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a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),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b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),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c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),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d</w:t>
      </w:r>
      <w:r w:rsidRPr="005C4780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) ở mỗi câu, thí sinh chọn đúng hoặc sai.</w:t>
      </w:r>
    </w:p>
    <w:p w14:paraId="5C00D597" w14:textId="51E4B41D" w:rsidR="004F5037" w:rsidRPr="004F5037" w:rsidRDefault="0089602C" w:rsidP="004F5037">
      <w:pPr>
        <w:pStyle w:val="Normal0"/>
        <w:spacing w:before="60"/>
        <w:rPr>
          <w:rFonts w:ascii="Times New Roman" w:hAnsi="Times New Roman"/>
          <w:noProof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>Câu 1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4A7455A2">
          <v:shape id="_x0000_i2301" type="#_x0000_t75" style="width:23.15pt;height:16.3pt" o:ole="">
            <v:imagedata r:id="rId165" o:title=""/>
          </v:shape>
          <o:OLEObject Type="Embed" ProgID="Equation.DSMT4" ShapeID="_x0000_i2301" DrawAspect="Content" ObjectID="_1771967791" r:id="rId166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tròn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</w:rPr>
        <w:object w:dxaOrig="2960" w:dyaOrig="404" w14:anchorId="6C05FB52">
          <v:shape id="_x0000_i2302" type="#_x0000_t75" style="width:147.75pt;height:20.05pt" o:ole="">
            <v:imagedata r:id="rId167" o:title=""/>
          </v:shape>
          <o:OLEObject Type="Embed" ProgID="Equation.DSMT4" ShapeID="_x0000_i2302" DrawAspect="Content" ObjectID="_1771967792" r:id="rId168"/>
        </w:object>
      </w:r>
      <w:r w:rsidRPr="004F5037">
        <w:rPr>
          <w:rFonts w:ascii="Times New Roman" w:hAnsi="Times New Roman"/>
          <w:noProof/>
          <w:color w:val="000000"/>
          <w:kern w:val="2"/>
          <w:sz w:val="24"/>
          <w:szCs w:val="22"/>
          <w:lang w:val="vi-VN" w:eastAsia="en-US"/>
        </w:rPr>
        <w:t>.</w:t>
      </w:r>
    </w:p>
    <w:p w14:paraId="3B772875" w14:textId="77777777" w:rsidR="00956F57" w:rsidRDefault="00956F57">
      <w:pPr>
        <w:spacing w:before="60"/>
        <w:ind w:left="292" w:hanging="292"/>
        <w:rPr>
          <w:bCs/>
          <w:color w:val="000000"/>
          <w:kern w:val="2"/>
          <w:szCs w:val="22"/>
        </w:rPr>
      </w:pPr>
      <w:r w:rsidRPr="00956F57">
        <w:rPr>
          <w:bCs/>
        </w:rPr>
        <w:t>a)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Đường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thẳng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6"/>
          <w:szCs w:val="20"/>
        </w:rPr>
        <w:object w:dxaOrig="220" w:dyaOrig="277" w14:anchorId="3C875FF7">
          <v:shape id="_x0000_i2336" type="#_x0000_t75" style="width:11.25pt;height:13.75pt" o:ole="">
            <v:imagedata r:id="rId169" o:title=""/>
          </v:shape>
          <o:OLEObject Type="Embed" ProgID="Equation.DSMT4" ShapeID="_x0000_i2336" DrawAspect="Content" ObjectID="_1771967793" r:id="rId170"/>
        </w:objec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qua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điểm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14"/>
          <w:szCs w:val="20"/>
        </w:rPr>
        <w:object w:dxaOrig="920" w:dyaOrig="404" w14:anchorId="30796537">
          <v:shape id="_x0000_i2337" type="#_x0000_t75" style="width:45.7pt;height:20.05pt" o:ole="">
            <v:imagedata r:id="rId171" o:title=""/>
          </v:shape>
          <o:OLEObject Type="Embed" ProgID="Equation.DSMT4" ShapeID="_x0000_i2337" DrawAspect="Content" ObjectID="_1771967794" r:id="rId172"/>
        </w:objec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và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cắt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đường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tròn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tại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hai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điểm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phân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biệt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10"/>
          <w:szCs w:val="20"/>
        </w:rPr>
        <w:object w:dxaOrig="485" w:dyaOrig="323" w14:anchorId="3C2CCAB1">
          <v:shape id="_x0000_i2338" type="#_x0000_t75" style="width:24.4pt;height:16.3pt" o:ole="">
            <v:imagedata r:id="rId173" o:title=""/>
          </v:shape>
          <o:OLEObject Type="Embed" ProgID="Equation.DSMT4" ShapeID="_x0000_i2338" DrawAspect="Content" ObjectID="_1771967795" r:id="rId174"/>
        </w:object>
      </w:r>
      <w:r w:rsidR="0089602C" w:rsidRPr="00956F57">
        <w:rPr>
          <w:bCs/>
          <w:color w:val="000000"/>
          <w:kern w:val="2"/>
          <w:szCs w:val="22"/>
        </w:rPr>
        <w:t xml:space="preserve">. </w:t>
      </w:r>
      <w:r w:rsidR="0089602C" w:rsidRPr="00956F57">
        <w:rPr>
          <w:bCs/>
          <w:color w:val="000000"/>
          <w:kern w:val="2"/>
          <w:szCs w:val="22"/>
        </w:rPr>
        <w:t>Khi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độ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dài</w:t>
      </w:r>
    </w:p>
    <w:p w14:paraId="270EEB6E" w14:textId="0F1BE043" w:rsidR="00A77B3E" w:rsidRPr="00956F57" w:rsidRDefault="0089602C">
      <w:pPr>
        <w:spacing w:before="60"/>
        <w:ind w:left="292" w:hanging="292"/>
        <w:rPr>
          <w:bCs/>
        </w:rPr>
      </w:pPr>
      <w:r w:rsidRPr="00956F57">
        <w:rPr>
          <w:bCs/>
          <w:color w:val="000000"/>
          <w:kern w:val="2"/>
          <w:szCs w:val="22"/>
        </w:rPr>
        <w:t>dây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cung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rFonts w:eastAsia="Arial"/>
          <w:bCs/>
          <w:color w:val="000000"/>
          <w:position w:val="-4"/>
          <w:szCs w:val="20"/>
        </w:rPr>
        <w:object w:dxaOrig="404" w:dyaOrig="265" w14:anchorId="1D68CEBB">
          <v:shape id="_x0000_i2339" type="#_x0000_t75" style="width:20.05pt;height:13.15pt" o:ole="">
            <v:imagedata r:id="rId175" o:title=""/>
          </v:shape>
          <o:OLEObject Type="Embed" ProgID="Equation.DSMT4" ShapeID="_x0000_i2339" DrawAspect="Content" ObjectID="_1771967796" r:id="rId176"/>
        </w:objec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đạt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giá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trị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nhỏ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nhất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thì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phương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trình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tổng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quát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của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đường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thẳng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rFonts w:eastAsia="Arial"/>
          <w:bCs/>
          <w:color w:val="000000"/>
          <w:position w:val="-6"/>
          <w:szCs w:val="20"/>
        </w:rPr>
        <w:object w:dxaOrig="220" w:dyaOrig="277" w14:anchorId="58CF9B06">
          <v:shape id="_x0000_i2340" type="#_x0000_t75" style="width:11.25pt;height:13.75pt" o:ole="">
            <v:imagedata r:id="rId169" o:title=""/>
          </v:shape>
          <o:OLEObject Type="Embed" ProgID="Equation.DSMT4" ShapeID="_x0000_i2340" DrawAspect="Content" ObjectID="_1771967797" r:id="rId177"/>
        </w:objec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bCs/>
          <w:color w:val="000000"/>
          <w:kern w:val="2"/>
          <w:szCs w:val="22"/>
        </w:rPr>
        <w:t>là</w:t>
      </w:r>
      <w:r w:rsidRPr="00956F57">
        <w:rPr>
          <w:bCs/>
          <w:color w:val="000000"/>
          <w:kern w:val="2"/>
          <w:szCs w:val="22"/>
        </w:rPr>
        <w:t xml:space="preserve"> </w:t>
      </w:r>
      <w:r w:rsidRPr="00956F57">
        <w:rPr>
          <w:rFonts w:eastAsia="Arial"/>
          <w:bCs/>
          <w:color w:val="000000"/>
          <w:position w:val="-10"/>
          <w:szCs w:val="20"/>
        </w:rPr>
        <w:object w:dxaOrig="1339" w:dyaOrig="323" w14:anchorId="2F7B0CC6">
          <v:shape id="_x0000_i2341" type="#_x0000_t75" style="width:67pt;height:16.3pt" o:ole="">
            <v:imagedata r:id="rId178" o:title=""/>
          </v:shape>
          <o:OLEObject Type="Embed" ProgID="Equation.DSMT4" ShapeID="_x0000_i2341" DrawAspect="Content" ObjectID="_1771967798" r:id="rId179"/>
        </w:object>
      </w:r>
      <w:r w:rsidRPr="00956F57">
        <w:rPr>
          <w:bCs/>
          <w:color w:val="000000"/>
          <w:kern w:val="2"/>
          <w:szCs w:val="22"/>
        </w:rPr>
        <w:t>.</w:t>
      </w:r>
    </w:p>
    <w:p w14:paraId="026AB22E" w14:textId="46CAFD50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b)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tròn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bán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kính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6"/>
          <w:szCs w:val="20"/>
        </w:rPr>
        <w:object w:dxaOrig="574" w:dyaOrig="277" w14:anchorId="1EA5C85F">
          <v:shape id="_x0000_i2303" type="#_x0000_t75" style="width:28.8pt;height:13.75pt" o:ole="">
            <v:imagedata r:id="rId180" o:title=""/>
          </v:shape>
          <o:OLEObject Type="Embed" ProgID="Equation.DSMT4" ShapeID="_x0000_i2303" DrawAspect="Content" ObjectID="_1771967799" r:id="rId181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524252AC" w14:textId="276790CA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c)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tròn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tiếp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xúc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với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đường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thẳng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10"/>
          <w:szCs w:val="20"/>
        </w:rPr>
        <w:object w:dxaOrig="1459" w:dyaOrig="323" w14:anchorId="5904A014">
          <v:shape id="_x0000_i2304" type="#_x0000_t75" style="width:73.25pt;height:16.3pt" o:ole="">
            <v:imagedata r:id="rId182" o:title=""/>
          </v:shape>
          <o:OLEObject Type="Embed" ProgID="Equation.DSMT4" ShapeID="_x0000_i2304" DrawAspect="Content" ObjectID="_1771967800" r:id="rId183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556A60A9" w14:textId="4507DF7E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d)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tròn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tâm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14"/>
          <w:szCs w:val="20"/>
        </w:rPr>
        <w:object w:dxaOrig="727" w:dyaOrig="404" w14:anchorId="217E089E">
          <v:shape id="_x0000_i2305" type="#_x0000_t75" style="width:36.3pt;height:20.05pt" o:ole="">
            <v:imagedata r:id="rId184" o:title=""/>
          </v:shape>
          <o:OLEObject Type="Embed" ProgID="Equation.DSMT4" ShapeID="_x0000_i2305" DrawAspect="Content" ObjectID="_1771967801" r:id="rId185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6D0B0B82" w14:textId="2F6ACCC4" w:rsidR="004F5037" w:rsidRPr="00737465" w:rsidRDefault="0089602C" w:rsidP="004F5037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956F57">
        <w:rPr>
          <w:rFonts w:ascii="Times New Roman" w:eastAsia="Times New Roman" w:hAnsi="Times New Roman"/>
          <w:b/>
          <w:sz w:val="24"/>
          <w:szCs w:val="26"/>
        </w:rPr>
        <w:t>2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ẫ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u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sau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ghi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chép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(thang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đi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ể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100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)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ủ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12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thí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sinh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THPT:</w:t>
      </w:r>
      <w:r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58 74 92 81 97 88 75 69 87 69 75 77.</w:t>
      </w:r>
    </w:p>
    <w:p w14:paraId="5BC56B71" w14:textId="3000F71F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a)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Số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trung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vị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của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mẫu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số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liệu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bằng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76</w: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3FB7B993" w14:textId="5F3E4589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b)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Viết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mẫu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số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liệu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theo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thứ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tự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không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giảm:</w:t>
      </w:r>
      <w:r w:rsidR="0089602C" w:rsidRPr="00956F57">
        <w:rPr>
          <w:bCs/>
          <w:color w:val="000000"/>
          <w:kern w:val="2"/>
          <w:szCs w:val="22"/>
        </w:rPr>
        <w:t xml:space="preserve"> 58 69 69 74 75 75 77 81 87 88 92 97.</w:t>
      </w:r>
    </w:p>
    <w:p w14:paraId="065708FC" w14:textId="44D2D232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c)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Khoảng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tứ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phân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vị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của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mẫu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số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liệu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bằng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15</w: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54005116" w14:textId="09E4D484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d)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Điểm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trung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bình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của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các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thí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sinh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là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78</w: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2B3392E8" w14:textId="69B02F98" w:rsidR="004F5037" w:rsidRPr="004F5037" w:rsidRDefault="0089602C" w:rsidP="004F5037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956F57">
        <w:rPr>
          <w:rFonts w:ascii="Times New Roman" w:eastAsia="Times New Roman" w:hAnsi="Times New Roman"/>
          <w:b/>
          <w:sz w:val="24"/>
          <w:szCs w:val="26"/>
        </w:rPr>
        <w:t>3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ặ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7B1D57B5">
          <v:shape id="_x0000_i2306" type="#_x0000_t75" style="width:23.15pt;height:16.3pt" o:ole="">
            <v:imagedata r:id="rId186" o:title=""/>
          </v:shape>
          <o:OLEObject Type="Embed" ProgID="Equation.DSMT4" ShapeID="_x0000_i2306" DrawAspect="Content" ObjectID="_1771967802" r:id="rId187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ho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elip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phương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trình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chính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ắ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c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24"/>
          <w:sz w:val="24"/>
        </w:rPr>
        <w:object w:dxaOrig="1160" w:dyaOrig="667" w14:anchorId="2FBAB171">
          <v:shape id="_x0000_i2307" type="#_x0000_t75" style="width:58.25pt;height:33.2pt" o:ole="">
            <v:imagedata r:id="rId188" o:title=""/>
          </v:shape>
          <o:OLEObject Type="Embed" ProgID="Equation.DSMT4" ShapeID="_x0000_i2307" DrawAspect="Content" ObjectID="_1771967803" r:id="rId189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.</w:t>
      </w:r>
    </w:p>
    <w:p w14:paraId="7497A6EB" w14:textId="62DC8274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a)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Elip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tiêu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cự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bằng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6"/>
          <w:szCs w:val="20"/>
        </w:rPr>
        <w:object w:dxaOrig="277" w:dyaOrig="277" w14:anchorId="28360B1A">
          <v:shape id="_x0000_i2308" type="#_x0000_t75" style="width:13.75pt;height:13.75pt" o:ole="">
            <v:imagedata r:id="rId190" o:title=""/>
          </v:shape>
          <o:OLEObject Type="Embed" ProgID="Equation.DSMT4" ShapeID="_x0000_i2308" DrawAspect="Content" ObjectID="_1771967804" r:id="rId191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78EB8100" w14:textId="608B1090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b)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Tổng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khoảng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cách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từ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một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điểm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bất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kỳ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trên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elip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đến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hai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tiêu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điểm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của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elip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đó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bằng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10</w: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7DC0D21C" w14:textId="3822B35C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c)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Điểm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14"/>
          <w:szCs w:val="20"/>
        </w:rPr>
        <w:object w:dxaOrig="760" w:dyaOrig="404" w14:anchorId="3C54B020">
          <v:shape id="_x0000_i2309" type="#_x0000_t75" style="width:38.2pt;height:20.05pt" o:ole="">
            <v:imagedata r:id="rId192" o:title=""/>
          </v:shape>
          <o:OLEObject Type="Embed" ProgID="Equation.DSMT4" ShapeID="_x0000_i2309" DrawAspect="Content" ObjectID="_1771967805" r:id="rId193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thuộc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elip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694978C7" w14:textId="1088DF98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d)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Elip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đã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cho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tiêu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một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điểm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là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14"/>
          <w:szCs w:val="20"/>
        </w:rPr>
        <w:object w:dxaOrig="970" w:dyaOrig="404" w14:anchorId="17F580A3">
          <v:shape id="_x0000_i2310" type="#_x0000_t75" style="width:48.2pt;height:20.05pt" o:ole="">
            <v:imagedata r:id="rId194" o:title=""/>
          </v:shape>
          <o:OLEObject Type="Embed" ProgID="Equation.DSMT4" ShapeID="_x0000_i2310" DrawAspect="Content" ObjectID="_1771967806" r:id="rId195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42AB46D4" w14:textId="31A5C71A" w:rsidR="004F5037" w:rsidRPr="004F5037" w:rsidRDefault="0089602C" w:rsidP="004F5037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956F57">
        <w:rPr>
          <w:rFonts w:ascii="Times New Roman" w:eastAsia="Times New Roman" w:hAnsi="Times New Roman"/>
          <w:b/>
          <w:sz w:val="24"/>
          <w:szCs w:val="26"/>
        </w:rPr>
        <w:t>4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Trong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m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ặ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ph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ẳ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t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ọ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a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ộ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</w:rPr>
        <w:object w:dxaOrig="460" w:dyaOrig="323" w14:anchorId="4054ABDB">
          <v:shape id="_x0000_i2311" type="#_x0000_t75" style="width:23.15pt;height:16.3pt" o:ole="">
            <v:imagedata r:id="rId196" o:title=""/>
          </v:shape>
          <o:OLEObject Type="Embed" ProgID="Equation.DSMT4" ShapeID="_x0000_i2311" DrawAspect="Content" ObjectID="_1771967807" r:id="rId197"/>
        </w:objec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,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eastAsia="en-US"/>
        </w:rPr>
        <w:t>cho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bCs/>
          <w:color w:val="000000"/>
          <w:kern w:val="2"/>
          <w:sz w:val="24"/>
          <w:szCs w:val="22"/>
          <w:lang w:val="vi-VN" w:eastAsia="en-US"/>
        </w:rPr>
        <w:t>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ư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ờ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th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ẳ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ng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4"/>
          <w:sz w:val="24"/>
        </w:rPr>
        <w:object w:dxaOrig="231" w:dyaOrig="265" w14:anchorId="0B51C4B5">
          <v:shape id="_x0000_i2312" type="#_x0000_t75" style="width:11.25pt;height:13.15pt" o:ole="">
            <v:imagedata r:id="rId198" o:title=""/>
          </v:shape>
          <o:OLEObject Type="Embed" ProgID="Equation.DSMT4" ShapeID="_x0000_i2312" DrawAspect="Content" ObjectID="_1771967808" r:id="rId199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>: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val="vi-VN" w:eastAsia="en-US"/>
        </w:rPr>
        <w:t xml:space="preserve"> </w:t>
      </w:r>
      <w:r>
        <w:rPr>
          <w:rFonts w:ascii="Times New Roman" w:hAnsi="Times New Roman"/>
          <w:color w:val="000000"/>
          <w:position w:val="-30"/>
          <w:sz w:val="24"/>
        </w:rPr>
        <w:object w:dxaOrig="1069" w:dyaOrig="727" w14:anchorId="5AF4068E">
          <v:shape id="_x0000_i2313" type="#_x0000_t75" style="width:53.2pt;height:36.3pt" o:ole="">
            <v:imagedata r:id="rId200" o:title=""/>
          </v:shape>
          <o:OLEObject Type="Embed" ProgID="Equation.DSMT4" ShapeID="_x0000_i2313" DrawAspect="Content" ObjectID="_1771967809" r:id="rId201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v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ớ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i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6"/>
          <w:sz w:val="24"/>
        </w:rPr>
        <w:object w:dxaOrig="139" w:dyaOrig="242" w14:anchorId="5EAC5545">
          <v:shape id="_x0000_i2314" type="#_x0000_t75" style="width:6.9pt;height:11.9pt" o:ole="">
            <v:imagedata r:id="rId202" o:title=""/>
          </v:shape>
          <o:OLEObject Type="Embed" ProgID="Equation.DSMT4" ShapeID="_x0000_i2314" DrawAspect="Content" ObjectID="_1771967810" r:id="rId203"/>
        </w:objec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là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tham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s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ố</w:t>
      </w:r>
      <w:r w:rsidRPr="004F5037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>.</w:t>
      </w:r>
    </w:p>
    <w:p w14:paraId="3FC9195E" w14:textId="7DFD94FA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a)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</w:t>
      </w:r>
      <w:r w:rsidR="0089602C" w:rsidRPr="00956F57">
        <w:rPr>
          <w:bCs/>
          <w:color w:val="000000"/>
          <w:kern w:val="2"/>
          <w:szCs w:val="22"/>
          <w:lang w:val="vi-VN"/>
        </w:rPr>
        <w:t>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thẳng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4"/>
          <w:szCs w:val="20"/>
        </w:rPr>
        <w:object w:dxaOrig="231" w:dyaOrig="265" w14:anchorId="1450102F">
          <v:shape id="_x0000_i2315" type="#_x0000_t75" style="width:11.25pt;height:13.15pt" o:ole="">
            <v:imagedata r:id="rId204" o:title=""/>
          </v:shape>
          <o:OLEObject Type="Embed" ProgID="Equation.DSMT4" ShapeID="_x0000_i2315" DrawAspect="Content" ObjectID="_1771967811" r:id="rId205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phương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trình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tổng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quát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là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10"/>
          <w:szCs w:val="20"/>
        </w:rPr>
        <w:object w:dxaOrig="1575" w:dyaOrig="323" w14:anchorId="5E89A5ED">
          <v:shape id="_x0000_i2316" type="#_x0000_t75" style="width:78.9pt;height:16.3pt" o:ole="">
            <v:imagedata r:id="rId206" o:title=""/>
          </v:shape>
          <o:OLEObject Type="Embed" ProgID="Equation.DSMT4" ShapeID="_x0000_i2316" DrawAspect="Content" ObjectID="_1771967812" r:id="rId207"/>
        </w:objec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20DF09A3" w14:textId="1F1B4206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b)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Đ</w:t>
      </w:r>
      <w:r w:rsidR="0089602C" w:rsidRPr="00956F57">
        <w:rPr>
          <w:bCs/>
          <w:color w:val="000000"/>
          <w:kern w:val="2"/>
          <w:szCs w:val="22"/>
          <w:lang w:val="vi-VN"/>
        </w:rPr>
        <w:t>ường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thẳng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4"/>
          <w:szCs w:val="20"/>
        </w:rPr>
        <w:object w:dxaOrig="231" w:dyaOrig="265" w14:anchorId="61AF608B">
          <v:shape id="_x0000_i2317" type="#_x0000_t75" style="width:11.25pt;height:13.15pt" o:ole="">
            <v:imagedata r:id="rId208" o:title=""/>
          </v:shape>
          <o:OLEObject Type="Embed" ProgID="Equation.DSMT4" ShapeID="_x0000_i2317" DrawAspect="Content" ObjectID="_1771967813" r:id="rId209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có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một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vectơ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chỉ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bCs/>
          <w:color w:val="000000"/>
          <w:kern w:val="2"/>
          <w:szCs w:val="22"/>
          <w:lang w:val="vi-VN"/>
        </w:rPr>
        <w:t>phương</w:t>
      </w:r>
      <w:r w:rsidR="0089602C" w:rsidRPr="00956F57">
        <w:rPr>
          <w:bCs/>
          <w:color w:val="000000"/>
          <w:kern w:val="2"/>
          <w:szCs w:val="22"/>
          <w:lang w:val="vi-VN"/>
        </w:rPr>
        <w:t xml:space="preserve"> </w:t>
      </w:r>
      <w:r w:rsidR="0089602C" w:rsidRPr="00956F57">
        <w:rPr>
          <w:rFonts w:eastAsia="Arial"/>
          <w:bCs/>
          <w:color w:val="000000"/>
          <w:position w:val="-14"/>
          <w:szCs w:val="20"/>
        </w:rPr>
        <w:object w:dxaOrig="1111" w:dyaOrig="424" w14:anchorId="2017A078">
          <v:shape id="_x0000_i2318" type="#_x0000_t75" style="width:55.7pt;height:21.3pt" o:ole="">
            <v:imagedata r:id="rId210" o:title=""/>
          </v:shape>
          <o:OLEObject Type="Embed" ProgID="Equation.DSMT4" ShapeID="_x0000_i2318" DrawAspect="Content" ObjectID="_1771967814" r:id="rId211"/>
        </w:object>
      </w:r>
      <w:r w:rsidR="0089602C" w:rsidRPr="00956F57">
        <w:rPr>
          <w:bCs/>
          <w:color w:val="000000"/>
          <w:kern w:val="2"/>
          <w:szCs w:val="22"/>
          <w:lang w:val="vi-VN"/>
        </w:rPr>
        <w:t>.</w:t>
      </w:r>
    </w:p>
    <w:p w14:paraId="27816791" w14:textId="1F2605D9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c)</w:t>
      </w:r>
      <w:r w:rsidR="0089602C" w:rsidRPr="00956F57">
        <w:rPr>
          <w:bCs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Kho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ả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ng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cách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t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ừ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đi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ể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m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Arial"/>
          <w:bCs/>
          <w:color w:val="000000"/>
          <w:position w:val="-10"/>
          <w:szCs w:val="20"/>
        </w:rPr>
        <w:object w:dxaOrig="808" w:dyaOrig="323" w14:anchorId="4573EB9E">
          <v:shape id="_x0000_i2319" type="#_x0000_t75" style="width:40.7pt;height:16.3pt" o:ole="">
            <v:imagedata r:id="rId212" o:title=""/>
          </v:shape>
          <o:OLEObject Type="Embed" ProgID="Equation.DSMT4" ShapeID="_x0000_i2319" DrawAspect="Content" ObjectID="_1771967815" r:id="rId213"/>
        </w:objec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đ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ế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n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đư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ờ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ng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th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ẳ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ng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Arial"/>
          <w:bCs/>
          <w:color w:val="000000"/>
          <w:position w:val="-4"/>
          <w:szCs w:val="20"/>
        </w:rPr>
        <w:object w:dxaOrig="231" w:dyaOrig="265" w14:anchorId="0B22E5F1">
          <v:shape id="_x0000_i2320" type="#_x0000_t75" style="width:11.25pt;height:13.15pt" o:ole="">
            <v:imagedata r:id="rId214" o:title=""/>
          </v:shape>
          <o:OLEObject Type="Embed" ProgID="Equation.DSMT4" ShapeID="_x0000_i2320" DrawAspect="Content" ObjectID="_1771967816" r:id="rId215"/>
        </w:objec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b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ằ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ng</w: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 xml:space="preserve"> </w:t>
      </w:r>
      <w:r w:rsidR="0089602C" w:rsidRPr="00956F57">
        <w:rPr>
          <w:rFonts w:eastAsia="Arial"/>
          <w:bCs/>
          <w:color w:val="000000"/>
          <w:position w:val="-24"/>
          <w:szCs w:val="20"/>
        </w:rPr>
        <w:object w:dxaOrig="727" w:dyaOrig="680" w14:anchorId="54DC0459">
          <v:shape id="_x0000_i2321" type="#_x0000_t75" style="width:36.3pt;height:33.8pt" o:ole="">
            <v:imagedata r:id="rId216" o:title=""/>
          </v:shape>
          <o:OLEObject Type="Embed" ProgID="Equation.DSMT4" ShapeID="_x0000_i2321" DrawAspect="Content" ObjectID="_1771967817" r:id="rId217"/>
        </w:object>
      </w:r>
      <w:r w:rsidR="0089602C" w:rsidRPr="00956F57">
        <w:rPr>
          <w:rFonts w:eastAsia="Yu Mincho"/>
          <w:bCs/>
          <w:noProof/>
          <w:color w:val="000000"/>
          <w:kern w:val="2"/>
          <w:szCs w:val="22"/>
          <w:lang w:eastAsia="ja-JP"/>
        </w:rPr>
        <w:t>.</w:t>
      </w:r>
    </w:p>
    <w:p w14:paraId="2A6EE5BE" w14:textId="5B500D2B" w:rsidR="00A77B3E" w:rsidRPr="00956F57" w:rsidRDefault="00956F57">
      <w:pPr>
        <w:spacing w:before="60"/>
        <w:ind w:left="292" w:hanging="292"/>
        <w:rPr>
          <w:bCs/>
        </w:rPr>
      </w:pPr>
      <w:r w:rsidRPr="00956F57">
        <w:rPr>
          <w:bCs/>
        </w:rPr>
        <w:t>d)</w:t>
      </w:r>
      <w:r w:rsidR="0089602C" w:rsidRPr="00956F57">
        <w:rPr>
          <w:bCs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Góc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giữa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đường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thẳng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10"/>
          <w:szCs w:val="20"/>
        </w:rPr>
        <w:object w:dxaOrig="1699" w:dyaOrig="323" w14:anchorId="179FB435">
          <v:shape id="_x0000_i2322" type="#_x0000_t75" style="width:85.15pt;height:16.3pt" o:ole="">
            <v:imagedata r:id="rId218" o:title=""/>
          </v:shape>
          <o:OLEObject Type="Embed" ProgID="Equation.DSMT4" ShapeID="_x0000_i2322" DrawAspect="Content" ObjectID="_1771967818" r:id="rId219"/>
        </w:objec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và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đường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thẳng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4"/>
          <w:szCs w:val="20"/>
        </w:rPr>
        <w:object w:dxaOrig="231" w:dyaOrig="265" w14:anchorId="64D121FB">
          <v:shape id="_x0000_i2323" type="#_x0000_t75" style="width:11.25pt;height:13.15pt" o:ole="">
            <v:imagedata r:id="rId220" o:title=""/>
          </v:shape>
          <o:OLEObject Type="Embed" ProgID="Equation.DSMT4" ShapeID="_x0000_i2323" DrawAspect="Content" ObjectID="_1771967819" r:id="rId221"/>
        </w:objec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bCs/>
          <w:color w:val="000000"/>
          <w:kern w:val="2"/>
          <w:szCs w:val="22"/>
        </w:rPr>
        <w:t>bằng</w:t>
      </w:r>
      <w:r w:rsidR="0089602C" w:rsidRPr="00956F57">
        <w:rPr>
          <w:bCs/>
          <w:color w:val="000000"/>
          <w:kern w:val="2"/>
          <w:szCs w:val="22"/>
        </w:rPr>
        <w:t xml:space="preserve"> </w:t>
      </w:r>
      <w:r w:rsidR="0089602C" w:rsidRPr="00956F57">
        <w:rPr>
          <w:rFonts w:eastAsia="Arial"/>
          <w:bCs/>
          <w:color w:val="000000"/>
          <w:position w:val="-6"/>
          <w:szCs w:val="20"/>
        </w:rPr>
        <w:object w:dxaOrig="380" w:dyaOrig="323" w14:anchorId="46117406">
          <v:shape id="_x0000_i2324" type="#_x0000_t75" style="width:18.8pt;height:16.3pt" o:ole="">
            <v:imagedata r:id="rId222" o:title=""/>
          </v:shape>
          <o:OLEObject Type="Embed" ProgID="Equation.DSMT4" ShapeID="_x0000_i2324" DrawAspect="Content" ObjectID="_1771967820" r:id="rId223"/>
        </w:object>
      </w:r>
      <w:r w:rsidR="0089602C" w:rsidRPr="00956F57">
        <w:rPr>
          <w:bCs/>
          <w:color w:val="000000"/>
          <w:kern w:val="2"/>
          <w:szCs w:val="22"/>
        </w:rPr>
        <w:t>.</w:t>
      </w:r>
    </w:p>
    <w:p w14:paraId="0CB1FA30" w14:textId="77777777" w:rsidR="0019200F" w:rsidRDefault="0019200F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</w:p>
    <w:p w14:paraId="4BF5199F" w14:textId="77777777" w:rsidR="0019200F" w:rsidRDefault="0019200F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</w:p>
    <w:p w14:paraId="2A2F3B68" w14:textId="77777777" w:rsidR="0019200F" w:rsidRDefault="0019200F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</w:p>
    <w:p w14:paraId="7259EA21" w14:textId="77777777" w:rsidR="0019200F" w:rsidRDefault="0019200F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</w:p>
    <w:p w14:paraId="5A55D3C1" w14:textId="77777777" w:rsidR="0019200F" w:rsidRDefault="0019200F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</w:p>
    <w:p w14:paraId="24A43D10" w14:textId="7E77F097" w:rsidR="006F1699" w:rsidRDefault="006F1699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  <w:r w:rsidRPr="005C4780">
        <w:rPr>
          <w:b/>
          <w:bCs/>
          <w:color w:val="000000"/>
          <w:kern w:val="2"/>
          <w:lang w:eastAsia="vi-VN"/>
        </w:rPr>
        <w:t>PHẦN II</w:t>
      </w:r>
      <w:r>
        <w:rPr>
          <w:b/>
          <w:bCs/>
          <w:color w:val="000000"/>
          <w:kern w:val="2"/>
          <w:lang w:eastAsia="vi-VN"/>
        </w:rPr>
        <w:t>I (</w:t>
      </w:r>
      <w:r>
        <w:rPr>
          <w:b/>
          <w:bCs/>
          <w:i/>
          <w:iCs/>
          <w:color w:val="000000"/>
          <w:kern w:val="2"/>
          <w:lang w:eastAsia="vi-VN"/>
        </w:rPr>
        <w:t>3</w:t>
      </w:r>
      <w:r w:rsidRPr="0088216D">
        <w:rPr>
          <w:b/>
          <w:bCs/>
          <w:i/>
          <w:iCs/>
          <w:color w:val="000000"/>
          <w:kern w:val="2"/>
          <w:lang w:eastAsia="vi-VN"/>
        </w:rPr>
        <w:t>,0 điểm</w:t>
      </w:r>
      <w:r>
        <w:rPr>
          <w:b/>
          <w:bCs/>
          <w:color w:val="000000"/>
          <w:kern w:val="2"/>
          <w:lang w:eastAsia="vi-VN"/>
        </w:rPr>
        <w:t>)</w:t>
      </w:r>
      <w:r w:rsidRPr="005C4780">
        <w:rPr>
          <w:b/>
          <w:bCs/>
          <w:color w:val="000000"/>
          <w:kern w:val="2"/>
          <w:lang w:eastAsia="vi-VN"/>
        </w:rPr>
        <w:t>.</w:t>
      </w:r>
      <w:r>
        <w:rPr>
          <w:b/>
          <w:bCs/>
          <w:color w:val="000000"/>
          <w:kern w:val="2"/>
          <w:lang w:eastAsia="vi-VN"/>
        </w:rPr>
        <w:t xml:space="preserve"> Tự luận</w:t>
      </w:r>
    </w:p>
    <w:p w14:paraId="4BC7529F" w14:textId="77777777" w:rsidR="006F1699" w:rsidRDefault="006F1699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  <w:r w:rsidRPr="004F7076">
        <w:rPr>
          <w:b/>
          <w:bCs/>
        </w:rPr>
        <w:t>Câu 1(</w:t>
      </w:r>
      <w:r w:rsidRPr="006643E4">
        <w:rPr>
          <w:b/>
          <w:bCs/>
          <w:i/>
          <w:iCs/>
        </w:rPr>
        <w:t>1,0 điểm</w:t>
      </w:r>
      <w:r w:rsidRPr="004F7076">
        <w:rPr>
          <w:b/>
          <w:bCs/>
        </w:rPr>
        <w:t xml:space="preserve">): </w:t>
      </w:r>
      <w:r w:rsidRPr="00423C76">
        <w:t xml:space="preserve">Trong mặt phẳng tọa độ </w:t>
      </w:r>
      <w:r w:rsidRPr="00423C76">
        <w:rPr>
          <w:position w:val="-10"/>
        </w:rPr>
        <w:object w:dxaOrig="460" w:dyaOrig="320" w14:anchorId="4D4F8209">
          <v:shape id="_x0000_i2325" type="#_x0000_t75" style="width:23.15pt;height:16.3pt" o:ole="">
            <v:imagedata r:id="rId224" o:title=""/>
          </v:shape>
          <o:OLEObject Type="Embed" ProgID="Equation.DSMT4" ShapeID="_x0000_i2325" DrawAspect="Content" ObjectID="_1771967821" r:id="rId225"/>
        </w:object>
      </w:r>
      <w:r w:rsidRPr="00423C76">
        <w:t xml:space="preserve">, </w:t>
      </w:r>
      <w:r>
        <w:t>v</w:t>
      </w:r>
      <w:r w:rsidRPr="004F7076">
        <w:rPr>
          <w:lang w:val="nl-NL"/>
        </w:rPr>
        <w:t xml:space="preserve">iết phương trình tổng quát của đường thẳng qua hai điểm </w:t>
      </w:r>
      <w:bookmarkStart w:id="1" w:name="MTBlankEqn"/>
      <w:r w:rsidRPr="004F7076">
        <w:rPr>
          <w:position w:val="-14"/>
        </w:rPr>
        <w:object w:dxaOrig="760" w:dyaOrig="400" w14:anchorId="7E3C6D54">
          <v:shape id="_x0000_i2326" type="#_x0000_t75" style="width:38.2pt;height:19.4pt" o:ole="">
            <v:imagedata r:id="rId226" o:title=""/>
          </v:shape>
          <o:OLEObject Type="Embed" ProgID="Equation.DSMT4" ShapeID="_x0000_i2326" DrawAspect="Content" ObjectID="_1771967822" r:id="rId227"/>
        </w:object>
      </w:r>
      <w:bookmarkEnd w:id="1"/>
      <w:r w:rsidRPr="004F7076">
        <w:rPr>
          <w:lang w:val="nl-NL"/>
        </w:rPr>
        <w:t xml:space="preserve"> và </w:t>
      </w:r>
      <w:r w:rsidRPr="004F7076">
        <w:rPr>
          <w:position w:val="-14"/>
        </w:rPr>
        <w:object w:dxaOrig="900" w:dyaOrig="400" w14:anchorId="6F3B3C74">
          <v:shape id="_x0000_i2327" type="#_x0000_t75" style="width:45.1pt;height:19.4pt" o:ole="">
            <v:imagedata r:id="rId228" o:title=""/>
          </v:shape>
          <o:OLEObject Type="Embed" ProgID="Equation.DSMT4" ShapeID="_x0000_i2327" DrawAspect="Content" ObjectID="_1771967823" r:id="rId229"/>
        </w:object>
      </w:r>
      <w:r w:rsidRPr="004F7076">
        <w:rPr>
          <w:lang w:val="nl-NL"/>
        </w:rPr>
        <w:t>.</w:t>
      </w:r>
    </w:p>
    <w:p w14:paraId="38B9865D" w14:textId="77777777" w:rsidR="006F1699" w:rsidRDefault="006F1699" w:rsidP="006F1699">
      <w:pPr>
        <w:spacing w:before="60"/>
        <w:ind w:left="292" w:hanging="292"/>
        <w:rPr>
          <w:b/>
          <w:bCs/>
          <w:color w:val="000000"/>
          <w:kern w:val="2"/>
          <w:lang w:eastAsia="vi-VN"/>
        </w:rPr>
      </w:pPr>
      <w:r w:rsidRPr="004F7076">
        <w:rPr>
          <w:b/>
          <w:bCs/>
          <w:lang w:val="nl-NL"/>
        </w:rPr>
        <w:t>Câu 2(</w:t>
      </w:r>
      <w:r w:rsidRPr="006643E4">
        <w:rPr>
          <w:b/>
          <w:bCs/>
          <w:i/>
          <w:iCs/>
          <w:lang w:val="nl-NL"/>
        </w:rPr>
        <w:t>1,5 điểm</w:t>
      </w:r>
      <w:r w:rsidRPr="004F7076">
        <w:rPr>
          <w:b/>
          <w:bCs/>
          <w:lang w:val="nl-NL"/>
        </w:rPr>
        <w:t>):</w:t>
      </w:r>
      <w:r>
        <w:rPr>
          <w:b/>
          <w:bCs/>
          <w:lang w:val="nl-NL"/>
        </w:rPr>
        <w:t xml:space="preserve"> </w:t>
      </w:r>
      <w:r w:rsidRPr="00423C76">
        <w:t xml:space="preserve">Trong mặt phẳng tọa độ </w:t>
      </w:r>
      <w:r w:rsidRPr="00423C76">
        <w:rPr>
          <w:position w:val="-10"/>
        </w:rPr>
        <w:object w:dxaOrig="460" w:dyaOrig="320" w14:anchorId="4E8B219B">
          <v:shape id="_x0000_i2328" type="#_x0000_t75" style="width:23.15pt;height:16.3pt" o:ole="">
            <v:imagedata r:id="rId224" o:title=""/>
          </v:shape>
          <o:OLEObject Type="Embed" ProgID="Equation.DSMT4" ShapeID="_x0000_i2328" DrawAspect="Content" ObjectID="_1771967824" r:id="rId230"/>
        </w:object>
      </w:r>
    </w:p>
    <w:p w14:paraId="40646724" w14:textId="77777777" w:rsidR="006F1699" w:rsidRDefault="006F1699" w:rsidP="006F1699">
      <w:pPr>
        <w:spacing w:before="60"/>
        <w:ind w:left="292" w:hanging="8"/>
        <w:rPr>
          <w:b/>
          <w:bCs/>
          <w:color w:val="000000"/>
          <w:kern w:val="2"/>
          <w:lang w:eastAsia="vi-VN"/>
        </w:rPr>
      </w:pPr>
      <w:r w:rsidRPr="003D147B">
        <w:rPr>
          <w:lang w:val="nl-NL"/>
        </w:rPr>
        <w:t>a)</w:t>
      </w:r>
      <w:r w:rsidRPr="004F7076">
        <w:rPr>
          <w:b/>
          <w:bCs/>
          <w:lang w:val="nl-NL"/>
        </w:rPr>
        <w:t xml:space="preserve"> </w:t>
      </w:r>
      <w:r w:rsidRPr="004F7076">
        <w:rPr>
          <w:lang w:val="nl-NL"/>
        </w:rPr>
        <w:t xml:space="preserve">Viết phương trình đường tròn </w:t>
      </w:r>
      <w:r w:rsidRPr="004F7076">
        <w:rPr>
          <w:rFonts w:eastAsia="Arial"/>
          <w:lang w:val="nl-NL"/>
        </w:rPr>
        <w:t xml:space="preserve">có tâm </w:t>
      </w:r>
      <w:r w:rsidRPr="004F7076">
        <w:rPr>
          <w:position w:val="-14"/>
        </w:rPr>
        <w:object w:dxaOrig="680" w:dyaOrig="400" w14:anchorId="4A950DB3">
          <v:shape id="_x0000_i2329" type="#_x0000_t75" style="width:33.8pt;height:19.4pt" o:ole="">
            <v:imagedata r:id="rId231" o:title=""/>
          </v:shape>
          <o:OLEObject Type="Embed" ProgID="Equation.DSMT4" ShapeID="_x0000_i2329" DrawAspect="Content" ObjectID="_1771967825" r:id="rId232"/>
        </w:object>
      </w:r>
      <w:r w:rsidRPr="004F7076">
        <w:rPr>
          <w:rFonts w:eastAsia="Arial"/>
          <w:lang w:val="nl-NL"/>
        </w:rPr>
        <w:t xml:space="preserve"> và tiếp xúc với đường thẳng </w:t>
      </w:r>
      <w:r w:rsidRPr="004F7076">
        <w:rPr>
          <w:position w:val="-10"/>
        </w:rPr>
        <w:object w:dxaOrig="1340" w:dyaOrig="320" w14:anchorId="533B766D">
          <v:shape id="_x0000_i2330" type="#_x0000_t75" style="width:67.6pt;height:16.3pt" o:ole="">
            <v:imagedata r:id="rId233" o:title=""/>
          </v:shape>
          <o:OLEObject Type="Embed" ProgID="Equation.DSMT4" ShapeID="_x0000_i2330" DrawAspect="Content" ObjectID="_1771967826" r:id="rId234"/>
        </w:object>
      </w:r>
      <w:r w:rsidRPr="004F7076">
        <w:rPr>
          <w:rFonts w:eastAsia="Arial"/>
          <w:lang w:val="nl-NL"/>
        </w:rPr>
        <w:t>.</w:t>
      </w:r>
      <w:r>
        <w:rPr>
          <w:rFonts w:eastAsia="Arial"/>
          <w:lang w:val="nl-NL"/>
        </w:rPr>
        <w:tab/>
      </w:r>
    </w:p>
    <w:p w14:paraId="66D5A33F" w14:textId="77777777" w:rsidR="006F1699" w:rsidRPr="00A31E86" w:rsidRDefault="006F1699" w:rsidP="006F1699">
      <w:pPr>
        <w:spacing w:before="60"/>
        <w:ind w:left="292" w:hanging="8"/>
        <w:rPr>
          <w:b/>
          <w:bCs/>
          <w:color w:val="000000"/>
          <w:kern w:val="2"/>
          <w:lang w:eastAsia="vi-VN"/>
        </w:rPr>
      </w:pPr>
      <w:r w:rsidRPr="003D147B">
        <w:rPr>
          <w:rFonts w:eastAsia="Arial"/>
          <w:lang w:val="nl-NL"/>
        </w:rPr>
        <w:t>b)</w:t>
      </w:r>
      <w:r w:rsidRPr="004F7076">
        <w:rPr>
          <w:rFonts w:eastAsia="Arial"/>
          <w:b/>
          <w:bCs/>
          <w:lang w:val="nl-NL"/>
        </w:rPr>
        <w:t xml:space="preserve"> </w:t>
      </w:r>
      <w:r w:rsidRPr="006643E4">
        <w:rPr>
          <w:rFonts w:eastAsia="Arial"/>
          <w:lang w:val="nl-NL"/>
        </w:rPr>
        <w:t>Viết</w:t>
      </w:r>
      <w:r>
        <w:rPr>
          <w:rFonts w:eastAsia="Arial"/>
          <w:b/>
          <w:bCs/>
          <w:lang w:val="nl-NL"/>
        </w:rPr>
        <w:t xml:space="preserve"> </w:t>
      </w:r>
      <w:r w:rsidRPr="004F7076">
        <w:rPr>
          <w:lang w:val="vi-VN"/>
        </w:rPr>
        <w:t xml:space="preserve">phương trình chính tắc của </w:t>
      </w:r>
      <w:r>
        <w:t xml:space="preserve">elip </w:t>
      </w:r>
      <w:r w:rsidRPr="004F7076">
        <w:rPr>
          <w:lang w:val="nl-NL"/>
        </w:rPr>
        <w:t xml:space="preserve">đi qua hai điểm </w:t>
      </w:r>
      <w:r w:rsidRPr="004F7076">
        <w:rPr>
          <w:position w:val="-18"/>
        </w:rPr>
        <w:object w:dxaOrig="1180" w:dyaOrig="480" w14:anchorId="2B3B0ABE">
          <v:shape id="_x0000_i2331" type="#_x0000_t75" style="width:59.5pt;height:23.8pt" o:ole="">
            <v:imagedata r:id="rId235" o:title=""/>
          </v:shape>
          <o:OLEObject Type="Embed" ProgID="Equation.DSMT4" ShapeID="_x0000_i2331" DrawAspect="Content" ObjectID="_1771967827" r:id="rId236"/>
        </w:object>
      </w:r>
      <w:r w:rsidRPr="004F7076">
        <w:rPr>
          <w:lang w:val="nl-NL"/>
        </w:rPr>
        <w:t xml:space="preserve"> và </w:t>
      </w:r>
      <w:r w:rsidRPr="004F7076">
        <w:rPr>
          <w:position w:val="-18"/>
        </w:rPr>
        <w:object w:dxaOrig="1080" w:dyaOrig="480" w14:anchorId="1317D805">
          <v:shape id="_x0000_i2332" type="#_x0000_t75" style="width:54.45pt;height:23.8pt" o:ole="">
            <v:imagedata r:id="rId237" o:title=""/>
          </v:shape>
          <o:OLEObject Type="Embed" ProgID="Equation.DSMT4" ShapeID="_x0000_i2332" DrawAspect="Content" ObjectID="_1771967828" r:id="rId238"/>
        </w:object>
      </w:r>
      <w:r w:rsidRPr="004F7076">
        <w:rPr>
          <w:lang w:val="nl-NL"/>
        </w:rPr>
        <w:t>.</w:t>
      </w:r>
    </w:p>
    <w:p w14:paraId="2CE4998E" w14:textId="77777777" w:rsidR="006F1699" w:rsidRPr="004F7076" w:rsidRDefault="006F1699" w:rsidP="006F1699">
      <w:pPr>
        <w:spacing w:before="120" w:line="276" w:lineRule="auto"/>
        <w:ind w:left="992"/>
        <w:mirrorIndents/>
        <w:jc w:val="both"/>
        <w:rPr>
          <w:bCs/>
          <w:lang w:val="vi-VN"/>
        </w:rPr>
      </w:pPr>
      <w:r w:rsidRPr="004F7076">
        <w:rPr>
          <w:b/>
          <w:bCs/>
          <w:lang w:val="nl-NL"/>
        </w:rPr>
        <w:t>Câu 3(</w:t>
      </w:r>
      <w:r w:rsidRPr="006643E4">
        <w:rPr>
          <w:b/>
          <w:bCs/>
          <w:i/>
          <w:iCs/>
          <w:lang w:val="nl-NL"/>
        </w:rPr>
        <w:t>0,5 điểm</w:t>
      </w:r>
      <w:r w:rsidRPr="004F7076">
        <w:rPr>
          <w:b/>
          <w:bCs/>
          <w:lang w:val="nl-NL"/>
        </w:rPr>
        <w:t>):</w:t>
      </w:r>
      <w:r w:rsidRPr="004F7076">
        <w:rPr>
          <w:bCs/>
          <w:lang w:val="vi-VN"/>
        </w:rPr>
        <w:t xml:space="preserve"> Một tháp làm nguội của một nhà máy có mặt cắt là hình hypebol có phương trình</w:t>
      </w:r>
      <w:r>
        <w:rPr>
          <w:bCs/>
        </w:rPr>
        <w:t xml:space="preserve"> chính tắc</w:t>
      </w:r>
      <w:r w:rsidRPr="004F7076">
        <w:rPr>
          <w:bCs/>
          <w:lang w:val="vi-VN"/>
        </w:rPr>
        <w:t xml:space="preserve"> </w:t>
      </w:r>
      <w:r w:rsidRPr="004F7076">
        <w:rPr>
          <w:position w:val="-24"/>
        </w:rPr>
        <w:object w:dxaOrig="1600" w:dyaOrig="660" w14:anchorId="14C6E5C0">
          <v:shape id="_x0000_i2333" type="#_x0000_t75" style="width:80.15pt;height:33.2pt" o:ole="">
            <v:imagedata r:id="rId239" o:title=""/>
          </v:shape>
          <o:OLEObject Type="Embed" ProgID="Equation.DSMT4" ShapeID="_x0000_i2333" DrawAspect="Content" ObjectID="_1771967829" r:id="rId240"/>
        </w:object>
      </w:r>
      <w:r w:rsidRPr="006643E4">
        <w:t xml:space="preserve"> </w:t>
      </w:r>
      <w:r>
        <w:t>t</w:t>
      </w:r>
      <w:r w:rsidRPr="00423C76">
        <w:t xml:space="preserve">rong mặt phẳng tọa độ </w:t>
      </w:r>
      <w:r w:rsidRPr="00423C76">
        <w:rPr>
          <w:position w:val="-10"/>
        </w:rPr>
        <w:object w:dxaOrig="460" w:dyaOrig="320" w14:anchorId="2D68B77D">
          <v:shape id="_x0000_i2334" type="#_x0000_t75" style="width:23.15pt;height:16.3pt" o:ole="">
            <v:imagedata r:id="rId224" o:title=""/>
          </v:shape>
          <o:OLEObject Type="Embed" ProgID="Equation.DSMT4" ShapeID="_x0000_i2334" DrawAspect="Content" ObjectID="_1771967830" r:id="rId241"/>
        </w:object>
      </w:r>
      <w:r w:rsidRPr="004F7076">
        <w:rPr>
          <w:bCs/>
          <w:lang w:val="vi-VN"/>
        </w:rPr>
        <w:t xml:space="preserve">. Biết chiều cao của tháp là 210 m và khoảng cách từ nóc tháp đến tâm </w:t>
      </w:r>
      <w:r>
        <w:rPr>
          <w:bCs/>
        </w:rPr>
        <w:t>đ</w:t>
      </w:r>
      <w:r w:rsidRPr="004F7076">
        <w:rPr>
          <w:bCs/>
          <w:lang w:val="vi-VN"/>
        </w:rPr>
        <w:t>ối xứng của hypebol bằng một nửa khoảng cách từ tâm đối xứng tới đáy. Tính bán kính nóc và bán kính đáy của tháp.</w:t>
      </w:r>
    </w:p>
    <w:p w14:paraId="58E3A51E" w14:textId="77777777" w:rsidR="006F1699" w:rsidRPr="004F7076" w:rsidRDefault="006F1699" w:rsidP="006F1699">
      <w:pPr>
        <w:spacing w:line="276" w:lineRule="auto"/>
        <w:ind w:left="992"/>
        <w:mirrorIndents/>
        <w:jc w:val="center"/>
        <w:rPr>
          <w:bCs/>
          <w:lang w:val="vi-VN"/>
        </w:rPr>
      </w:pPr>
      <w:r>
        <w:rPr>
          <w:noProof/>
        </w:rPr>
        <w:pict w14:anchorId="25540DDA">
          <v:shape id="Picture 42" o:spid="_x0000_i2335" type="#_x0000_t75" style="width:116.45pt;height:173.45pt;visibility:visible;mso-wrap-style:square">
            <v:imagedata r:id="rId242" o:title=""/>
          </v:shape>
        </w:pict>
      </w:r>
    </w:p>
    <w:p w14:paraId="30424325" w14:textId="77777777" w:rsidR="006F1699" w:rsidRPr="0088216D" w:rsidRDefault="006F1699" w:rsidP="006F1699">
      <w:pPr>
        <w:spacing w:before="60"/>
        <w:ind w:left="292" w:hanging="292"/>
        <w:rPr>
          <w:bCs/>
        </w:rPr>
      </w:pPr>
    </w:p>
    <w:p w14:paraId="7916B4B6" w14:textId="77777777" w:rsidR="006F1699" w:rsidRPr="00B520DD" w:rsidRDefault="006F1699" w:rsidP="006F1699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227D5521" w14:textId="77777777" w:rsidR="00CE1DAE" w:rsidRPr="00B520DD" w:rsidRDefault="0089602C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956F57">
      <w:footerReference w:type="default" r:id="rId243"/>
      <w:pgSz w:w="11907" w:h="16840" w:code="9"/>
      <w:pgMar w:top="284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542DA" w14:textId="77777777" w:rsidR="0089602C" w:rsidRDefault="0089602C">
      <w:r>
        <w:separator/>
      </w:r>
    </w:p>
  </w:endnote>
  <w:endnote w:type="continuationSeparator" w:id="0">
    <w:p w14:paraId="4E16EFBC" w14:textId="77777777" w:rsidR="0089602C" w:rsidRDefault="0089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Ÿà–¾’©"/>
    <w:charset w:val="8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960E" w14:textId="77777777" w:rsidR="00524490" w:rsidRDefault="0089602C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E5E5" w14:textId="77777777" w:rsidR="0089602C" w:rsidRDefault="0089602C">
      <w:r>
        <w:separator/>
      </w:r>
    </w:p>
  </w:footnote>
  <w:footnote w:type="continuationSeparator" w:id="0">
    <w:p w14:paraId="029D481F" w14:textId="77777777" w:rsidR="0089602C" w:rsidRDefault="00896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90"/>
    <w:rsid w:val="0019200F"/>
    <w:rsid w:val="00524490"/>
    <w:rsid w:val="006F1699"/>
    <w:rsid w:val="0089602C"/>
    <w:rsid w:val="0095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3"/>
    <o:shapelayout v:ext="edit">
      <o:idmap v:ext="edit" data="1"/>
    </o:shapelayout>
  </w:shapeDefaults>
  <w:decimalSymbol w:val="."/>
  <w:listSeparator w:val=","/>
  <w14:docId w14:val="10EE9F9A"/>
  <w15:docId w15:val="{A8BA3E21-80A1-4016-A069-7B935F19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Arial" w:eastAsia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png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image" Target="media/image84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9.wmf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image" Target="media/image11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oleObject" Target="embeddings/oleObject11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png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image" Target="media/image11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png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fontTable" Target="fontTable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theme" Target="theme/theme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Bùi Thái Nam</cp:lastModifiedBy>
  <cp:revision>20</cp:revision>
  <dcterms:created xsi:type="dcterms:W3CDTF">2016-09-26T10:48:00Z</dcterms:created>
  <dcterms:modified xsi:type="dcterms:W3CDTF">2024-03-14T16:02:00Z</dcterms:modified>
</cp:coreProperties>
</file>